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ABA" w:rsidRPr="002B4DFE" w:rsidRDefault="00F77ABA" w:rsidP="00C14F97">
      <w:pPr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b/>
          <w:bCs/>
          <w:sz w:val="20"/>
          <w:szCs w:val="20"/>
          <w:u w:val="single"/>
        </w:rPr>
        <w:t xml:space="preserve">Контрольная работа №3:  </w:t>
      </w:r>
      <w:r w:rsidRPr="002B4DFE">
        <w:rPr>
          <w:rFonts w:ascii="Arial" w:hAnsi="Arial" w:cs="Arial"/>
          <w:sz w:val="20"/>
          <w:szCs w:val="20"/>
        </w:rPr>
        <w:t>(май) по теме: «Экономическое районирование».</w:t>
      </w:r>
    </w:p>
    <w:p w:rsidR="00F77ABA" w:rsidRPr="002B4DFE" w:rsidRDefault="00F77ABA" w:rsidP="00C14F97">
      <w:pPr>
        <w:rPr>
          <w:rFonts w:ascii="Arial" w:hAnsi="Arial" w:cs="Arial"/>
          <w:sz w:val="20"/>
          <w:szCs w:val="20"/>
        </w:rPr>
      </w:pPr>
    </w:p>
    <w:p w:rsidR="00F77ABA" w:rsidRPr="002B4DFE" w:rsidRDefault="00F77ABA" w:rsidP="001F6577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2B4DFE">
        <w:rPr>
          <w:rFonts w:ascii="Arial" w:hAnsi="Arial" w:cs="Arial"/>
          <w:b/>
          <w:bCs/>
          <w:sz w:val="20"/>
          <w:szCs w:val="20"/>
          <w:u w:val="single"/>
        </w:rPr>
        <w:t xml:space="preserve">Теоретическая часть: </w:t>
      </w:r>
      <w:bookmarkStart w:id="0" w:name="_GoBack"/>
      <w:bookmarkEnd w:id="0"/>
    </w:p>
    <w:p w:rsidR="00F77ABA" w:rsidRPr="002B4DFE" w:rsidRDefault="00F77ABA" w:rsidP="00C14F97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Понятие экономического районирования. ТПК. Субъекты Российской Федерации.</w:t>
      </w:r>
    </w:p>
    <w:p w:rsidR="00F77ABA" w:rsidRPr="002B4DFE" w:rsidRDefault="00F77ABA" w:rsidP="00C14F97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ЭГХ Ценральной России. Состав, значение, население и хозяйство региона.</w:t>
      </w:r>
    </w:p>
    <w:p w:rsidR="00F77ABA" w:rsidRPr="002B4DFE" w:rsidRDefault="00F77ABA" w:rsidP="00C14F97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Основные центры экономического района: Москва, Нижний Новгород, Воронеж.</w:t>
      </w:r>
    </w:p>
    <w:p w:rsidR="00F77ABA" w:rsidRPr="002B4DFE" w:rsidRDefault="00F77ABA" w:rsidP="00C14F97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Европейский Север и Юг, географическое положение, природные условия и ресурсы. Население и хозяйство региона.</w:t>
      </w:r>
    </w:p>
    <w:p w:rsidR="00F77ABA" w:rsidRPr="002B4DFE" w:rsidRDefault="00F77ABA" w:rsidP="00C14F97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Поволжье, географическое положение, природные условия и ресурсы. Население и хозяйство региона.</w:t>
      </w:r>
    </w:p>
    <w:p w:rsidR="00F77ABA" w:rsidRPr="002B4DFE" w:rsidRDefault="00F77ABA" w:rsidP="00C14F97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Урал, географическое положение, природные условия и ресурсы. Население и хозяйство региона.</w:t>
      </w:r>
    </w:p>
    <w:p w:rsidR="00F77ABA" w:rsidRPr="002B4DFE" w:rsidRDefault="00F77ABA" w:rsidP="00C14F97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Западная и Восточная Сибирь, географическое положение, природные условия и ресурсы. Население и хозяйство региона.</w:t>
      </w:r>
    </w:p>
    <w:p w:rsidR="00F77ABA" w:rsidRPr="002B4DFE" w:rsidRDefault="00F77ABA" w:rsidP="00C14F97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ЭГХ Дальнего Востока.</w:t>
      </w:r>
    </w:p>
    <w:p w:rsidR="00F77ABA" w:rsidRPr="002B4DFE" w:rsidRDefault="00F77ABA" w:rsidP="00C14F97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:rsidR="00F77ABA" w:rsidRPr="002B4DFE" w:rsidRDefault="00F77ABA" w:rsidP="00C14F97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2B4DFE">
        <w:rPr>
          <w:rFonts w:ascii="Arial" w:hAnsi="Arial" w:cs="Arial"/>
          <w:b/>
          <w:bCs/>
          <w:sz w:val="20"/>
          <w:szCs w:val="20"/>
          <w:u w:val="single"/>
        </w:rPr>
        <w:t xml:space="preserve">Практическая часть: </w:t>
      </w:r>
    </w:p>
    <w:p w:rsidR="00F77ABA" w:rsidRPr="002B4DFE" w:rsidRDefault="00F77ABA" w:rsidP="00C14F97">
      <w:pPr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Задание №1: на контурной карте обозначить границы Центрального и Северо-Западного экономического района, выделить важнейшие центры экономики.</w:t>
      </w:r>
    </w:p>
    <w:p w:rsidR="00F77ABA" w:rsidRPr="002B4DFE" w:rsidRDefault="00F77ABA" w:rsidP="00C14F97">
      <w:pPr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Задание №2: на контурной карте обозначить границы Европейского Севера и Юга экономического района, выделить важнейшие центры экономики.</w:t>
      </w:r>
    </w:p>
    <w:p w:rsidR="00F77ABA" w:rsidRPr="002B4DFE" w:rsidRDefault="00F77ABA" w:rsidP="00C14F97">
      <w:pPr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Задание №3: на контурной карте обозначить границы Поволжья и Урала экономического района, выделить важнейшие центры экономики.</w:t>
      </w:r>
    </w:p>
    <w:p w:rsidR="00F77ABA" w:rsidRPr="002B4DFE" w:rsidRDefault="00F77ABA" w:rsidP="00C14F97">
      <w:pPr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Задание №4: на контурной карте обозначить границы Западной и Восточной Сибири экономического района, выделить важнейшие центры экономики.</w:t>
      </w:r>
    </w:p>
    <w:p w:rsidR="00F77ABA" w:rsidRPr="002B4DFE" w:rsidRDefault="00F77ABA" w:rsidP="00C14F97">
      <w:pPr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Задание №5: на контурной карте обозначить границы Дальневосточного экономического района, выделить важнейшие центры экономики.</w:t>
      </w:r>
    </w:p>
    <w:p w:rsidR="00F77ABA" w:rsidRPr="002B4DFE" w:rsidRDefault="00F77ABA" w:rsidP="00C14F97">
      <w:pPr>
        <w:rPr>
          <w:rFonts w:ascii="Arial" w:hAnsi="Arial" w:cs="Arial"/>
          <w:sz w:val="20"/>
          <w:szCs w:val="20"/>
        </w:rPr>
      </w:pPr>
    </w:p>
    <w:p w:rsidR="00F77ABA" w:rsidRPr="002B4DFE" w:rsidRDefault="00F77ABA" w:rsidP="00C14F97">
      <w:pPr>
        <w:pStyle w:val="Standard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2B4DFE">
        <w:rPr>
          <w:rFonts w:ascii="Arial" w:hAnsi="Arial" w:cs="Arial"/>
          <w:b/>
          <w:bCs/>
          <w:sz w:val="20"/>
          <w:szCs w:val="20"/>
          <w:u w:val="single"/>
        </w:rPr>
        <w:t>Теоретическая часть:</w:t>
      </w:r>
    </w:p>
    <w:p w:rsidR="00F77ABA" w:rsidRPr="002B4DFE" w:rsidRDefault="00F77ABA" w:rsidP="00D34BB5">
      <w:pPr>
        <w:shd w:val="clear" w:color="auto" w:fill="FFFFFF"/>
        <w:spacing w:line="226" w:lineRule="exact"/>
        <w:ind w:right="-1582"/>
        <w:rPr>
          <w:rFonts w:ascii="Arial" w:hAnsi="Arial" w:cs="Arial"/>
          <w:sz w:val="20"/>
          <w:szCs w:val="20"/>
        </w:rPr>
      </w:pPr>
    </w:p>
    <w:p w:rsidR="00F77ABA" w:rsidRPr="002B4DFE" w:rsidRDefault="00F77ABA" w:rsidP="00D34BB5">
      <w:pPr>
        <w:shd w:val="clear" w:color="auto" w:fill="FFFFFF"/>
        <w:spacing w:line="226" w:lineRule="exact"/>
        <w:rPr>
          <w:rFonts w:ascii="Arial" w:hAnsi="Arial" w:cs="Arial"/>
          <w:b/>
          <w:bCs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 xml:space="preserve">                        </w:t>
      </w:r>
      <w:r w:rsidRPr="002B4DFE">
        <w:rPr>
          <w:rFonts w:ascii="Arial" w:hAnsi="Arial" w:cs="Arial"/>
          <w:b/>
          <w:bCs/>
          <w:sz w:val="20"/>
          <w:szCs w:val="20"/>
        </w:rPr>
        <w:t>Вариант 1.</w:t>
      </w:r>
    </w:p>
    <w:p w:rsidR="00F77ABA" w:rsidRPr="002B4DFE" w:rsidRDefault="00F77ABA" w:rsidP="00D34BB5">
      <w:pPr>
        <w:shd w:val="clear" w:color="auto" w:fill="FFFFFF"/>
        <w:spacing w:line="226" w:lineRule="exact"/>
        <w:ind w:hanging="540"/>
        <w:rPr>
          <w:rFonts w:ascii="Arial" w:hAnsi="Arial" w:cs="Arial"/>
          <w:sz w:val="20"/>
          <w:szCs w:val="20"/>
        </w:rPr>
      </w:pPr>
    </w:p>
    <w:p w:rsidR="00F77ABA" w:rsidRPr="002B4DFE" w:rsidRDefault="00F77ABA" w:rsidP="00D34BB5">
      <w:pPr>
        <w:shd w:val="clear" w:color="auto" w:fill="FFFFFF"/>
        <w:spacing w:line="226" w:lineRule="exact"/>
        <w:ind w:left="-540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1. Назовите где самая низкая плотность населения</w:t>
      </w:r>
    </w:p>
    <w:p w:rsidR="00F77ABA" w:rsidRPr="002B4DFE" w:rsidRDefault="00F77ABA" w:rsidP="00D34BB5">
      <w:pPr>
        <w:shd w:val="clear" w:color="auto" w:fill="FFFFFF"/>
        <w:spacing w:line="226" w:lineRule="exact"/>
        <w:ind w:left="-540"/>
        <w:rPr>
          <w:rFonts w:ascii="Arial" w:hAnsi="Arial" w:cs="Arial"/>
          <w:sz w:val="20"/>
          <w:szCs w:val="20"/>
        </w:rPr>
      </w:pPr>
    </w:p>
    <w:p w:rsidR="00F77ABA" w:rsidRPr="002B4DFE" w:rsidRDefault="00F77ABA" w:rsidP="00D34BB5">
      <w:pPr>
        <w:shd w:val="clear" w:color="auto" w:fill="FFFFFF"/>
        <w:spacing w:line="226" w:lineRule="exact"/>
        <w:ind w:left="-540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 xml:space="preserve">         А) Магаданская обл.                в) Ненецкий АО</w:t>
      </w:r>
    </w:p>
    <w:p w:rsidR="00F77ABA" w:rsidRPr="002B4DFE" w:rsidRDefault="00F77ABA" w:rsidP="00D34BB5">
      <w:pPr>
        <w:shd w:val="clear" w:color="auto" w:fill="FFFFFF"/>
        <w:spacing w:line="226" w:lineRule="exact"/>
        <w:ind w:left="-540"/>
        <w:rPr>
          <w:rFonts w:ascii="Arial" w:hAnsi="Arial" w:cs="Arial"/>
          <w:sz w:val="20"/>
          <w:szCs w:val="20"/>
        </w:rPr>
      </w:pPr>
    </w:p>
    <w:p w:rsidR="00F77ABA" w:rsidRPr="002B4DFE" w:rsidRDefault="00F77ABA" w:rsidP="00D34BB5">
      <w:pPr>
        <w:shd w:val="clear" w:color="auto" w:fill="FFFFFF"/>
        <w:spacing w:line="226" w:lineRule="exact"/>
        <w:ind w:left="-540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 xml:space="preserve">           Б)Бурятия                                г) Эвенский АО</w:t>
      </w:r>
    </w:p>
    <w:p w:rsidR="00F77ABA" w:rsidRPr="002B4DFE" w:rsidRDefault="00F77ABA" w:rsidP="00D34BB5">
      <w:pPr>
        <w:shd w:val="clear" w:color="auto" w:fill="FFFFFF"/>
        <w:spacing w:line="226" w:lineRule="exact"/>
        <w:ind w:left="-540"/>
        <w:rPr>
          <w:rFonts w:ascii="Arial" w:hAnsi="Arial" w:cs="Arial"/>
          <w:sz w:val="20"/>
          <w:szCs w:val="20"/>
        </w:rPr>
      </w:pPr>
    </w:p>
    <w:p w:rsidR="00F77ABA" w:rsidRPr="002B4DFE" w:rsidRDefault="00F77ABA" w:rsidP="00D34BB5">
      <w:pPr>
        <w:shd w:val="clear" w:color="auto" w:fill="FFFFFF"/>
        <w:spacing w:line="226" w:lineRule="exact"/>
        <w:ind w:left="-540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2. Где преобладает сельское население</w:t>
      </w:r>
    </w:p>
    <w:p w:rsidR="00F77ABA" w:rsidRPr="002B4DFE" w:rsidRDefault="00F77ABA" w:rsidP="00D34BB5">
      <w:pPr>
        <w:shd w:val="clear" w:color="auto" w:fill="FFFFFF"/>
        <w:tabs>
          <w:tab w:val="left" w:pos="3195"/>
        </w:tabs>
        <w:spacing w:line="226" w:lineRule="exact"/>
        <w:ind w:left="-540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 xml:space="preserve">           А) Карелия</w:t>
      </w:r>
      <w:r w:rsidRPr="002B4DFE">
        <w:rPr>
          <w:rFonts w:ascii="Arial" w:hAnsi="Arial" w:cs="Arial"/>
          <w:sz w:val="20"/>
          <w:szCs w:val="20"/>
        </w:rPr>
        <w:tab/>
        <w:t>в) Дагестан</w:t>
      </w:r>
    </w:p>
    <w:p w:rsidR="00F77ABA" w:rsidRPr="002B4DFE" w:rsidRDefault="00F77ABA" w:rsidP="00D34BB5">
      <w:pPr>
        <w:shd w:val="clear" w:color="auto" w:fill="FFFFFF"/>
        <w:tabs>
          <w:tab w:val="left" w:pos="3195"/>
        </w:tabs>
        <w:spacing w:line="226" w:lineRule="exact"/>
        <w:ind w:left="-540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 xml:space="preserve">            Б) Калмыкия</w:t>
      </w:r>
      <w:r w:rsidRPr="002B4DFE">
        <w:rPr>
          <w:rFonts w:ascii="Arial" w:hAnsi="Arial" w:cs="Arial"/>
          <w:sz w:val="20"/>
          <w:szCs w:val="20"/>
        </w:rPr>
        <w:tab/>
        <w:t>г) Удмуртия</w:t>
      </w:r>
    </w:p>
    <w:p w:rsidR="00F77ABA" w:rsidRPr="002B4DFE" w:rsidRDefault="00F77ABA" w:rsidP="00D34BB5">
      <w:pPr>
        <w:shd w:val="clear" w:color="auto" w:fill="FFFFFF"/>
        <w:tabs>
          <w:tab w:val="left" w:pos="3195"/>
        </w:tabs>
        <w:spacing w:line="226" w:lineRule="exact"/>
        <w:ind w:left="-540"/>
        <w:rPr>
          <w:rFonts w:ascii="Arial" w:hAnsi="Arial" w:cs="Arial"/>
          <w:sz w:val="20"/>
          <w:szCs w:val="20"/>
        </w:rPr>
      </w:pPr>
    </w:p>
    <w:p w:rsidR="00F77ABA" w:rsidRPr="002B4DFE" w:rsidRDefault="00F77ABA" w:rsidP="00D34BB5">
      <w:pPr>
        <w:shd w:val="clear" w:color="auto" w:fill="FFFFFF"/>
        <w:tabs>
          <w:tab w:val="left" w:pos="3195"/>
        </w:tabs>
        <w:spacing w:line="226" w:lineRule="exact"/>
        <w:ind w:left="-540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3. Какой буквой обозначена  республика Бурятия.</w:t>
      </w:r>
    </w:p>
    <w:p w:rsidR="00F77ABA" w:rsidRPr="002B4DFE" w:rsidRDefault="00F77ABA" w:rsidP="00D34BB5">
      <w:pPr>
        <w:spacing w:before="677"/>
        <w:ind w:left="221" w:right="1402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 xml:space="preserve">   </w:t>
      </w:r>
      <w:r w:rsidRPr="002B4DFE">
        <w:rPr>
          <w:rFonts w:ascii="Arial" w:hAnsi="Arial" w:cs="Arial"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style="width:234pt;height:131.25pt;visibility:visible">
            <v:imagedata r:id="rId5" o:title=""/>
          </v:shape>
        </w:pict>
      </w:r>
    </w:p>
    <w:p w:rsidR="00F77ABA" w:rsidRPr="002B4DFE" w:rsidRDefault="00F77ABA" w:rsidP="00D34BB5">
      <w:pPr>
        <w:rPr>
          <w:rFonts w:ascii="Arial" w:hAnsi="Arial" w:cs="Arial"/>
          <w:sz w:val="20"/>
          <w:szCs w:val="20"/>
        </w:rPr>
      </w:pPr>
    </w:p>
    <w:p w:rsidR="00F77ABA" w:rsidRPr="002B4DFE" w:rsidRDefault="00F77ABA" w:rsidP="00D34BB5">
      <w:pPr>
        <w:shd w:val="clear" w:color="auto" w:fill="FFFFFF"/>
        <w:tabs>
          <w:tab w:val="left" w:pos="403"/>
        </w:tabs>
        <w:spacing w:before="139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 xml:space="preserve">4. </w:t>
      </w:r>
      <w:r w:rsidRPr="002B4DFE">
        <w:rPr>
          <w:rFonts w:ascii="Arial" w:hAnsi="Arial" w:cs="Arial"/>
          <w:spacing w:val="-1"/>
          <w:sz w:val="20"/>
          <w:szCs w:val="20"/>
        </w:rPr>
        <w:t>Почему Север России малонаселен?</w:t>
      </w:r>
    </w:p>
    <w:p w:rsidR="00F77ABA" w:rsidRPr="002B4DFE" w:rsidRDefault="00F77ABA" w:rsidP="00D34BB5">
      <w:pPr>
        <w:widowControl w:val="0"/>
        <w:numPr>
          <w:ilvl w:val="0"/>
          <w:numId w:val="7"/>
        </w:numPr>
        <w:shd w:val="clear" w:color="auto" w:fill="FFFFFF"/>
        <w:tabs>
          <w:tab w:val="left" w:pos="1094"/>
        </w:tabs>
        <w:autoSpaceDE w:val="0"/>
        <w:autoSpaceDN w:val="0"/>
        <w:adjustRightInd w:val="0"/>
        <w:spacing w:before="58" w:line="269" w:lineRule="exact"/>
        <w:ind w:right="442"/>
        <w:rPr>
          <w:rFonts w:ascii="Arial" w:hAnsi="Arial" w:cs="Arial"/>
          <w:spacing w:val="-5"/>
          <w:sz w:val="20"/>
          <w:szCs w:val="20"/>
        </w:rPr>
      </w:pPr>
      <w:r w:rsidRPr="002B4DFE">
        <w:rPr>
          <w:rFonts w:ascii="Arial" w:hAnsi="Arial" w:cs="Arial"/>
          <w:spacing w:val="-1"/>
          <w:sz w:val="20"/>
          <w:szCs w:val="20"/>
        </w:rPr>
        <w:t xml:space="preserve">Он беден природными ресурсами, </w:t>
      </w:r>
      <w:r w:rsidRPr="002B4DFE">
        <w:rPr>
          <w:rFonts w:ascii="Arial" w:hAnsi="Arial" w:cs="Arial"/>
          <w:spacing w:val="-3"/>
          <w:sz w:val="20"/>
          <w:szCs w:val="20"/>
        </w:rPr>
        <w:t>Б) имеет неблагоприятные природные условия,</w:t>
      </w:r>
    </w:p>
    <w:p w:rsidR="00F77ABA" w:rsidRPr="002B4DFE" w:rsidRDefault="00F77ABA" w:rsidP="00D34BB5">
      <w:pPr>
        <w:widowControl w:val="0"/>
        <w:numPr>
          <w:ilvl w:val="0"/>
          <w:numId w:val="7"/>
        </w:numPr>
        <w:shd w:val="clear" w:color="auto" w:fill="FFFFFF"/>
        <w:tabs>
          <w:tab w:val="left" w:pos="1094"/>
        </w:tabs>
        <w:autoSpaceDE w:val="0"/>
        <w:autoSpaceDN w:val="0"/>
        <w:adjustRightInd w:val="0"/>
        <w:spacing w:line="264" w:lineRule="exact"/>
        <w:ind w:right="442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pacing w:val="-3"/>
          <w:sz w:val="20"/>
          <w:szCs w:val="20"/>
        </w:rPr>
        <w:t xml:space="preserve">большая часть территории покрыта лесами, </w:t>
      </w:r>
      <w:r w:rsidRPr="002B4DFE">
        <w:rPr>
          <w:rFonts w:ascii="Arial" w:hAnsi="Arial" w:cs="Arial"/>
          <w:spacing w:val="-1"/>
          <w:sz w:val="20"/>
          <w:szCs w:val="20"/>
        </w:rPr>
        <w:t>Г) по всем названным выше причинам.</w:t>
      </w:r>
    </w:p>
    <w:p w:rsidR="00F77ABA" w:rsidRPr="002B4DFE" w:rsidRDefault="00F77ABA" w:rsidP="00D34BB5">
      <w:pPr>
        <w:shd w:val="clear" w:color="auto" w:fill="FFFFFF"/>
        <w:tabs>
          <w:tab w:val="left" w:pos="403"/>
        </w:tabs>
        <w:spacing w:before="130" w:line="259" w:lineRule="exact"/>
        <w:ind w:left="403" w:hanging="403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pacing w:val="-9"/>
          <w:sz w:val="20"/>
          <w:szCs w:val="20"/>
        </w:rPr>
        <w:t>5.</w:t>
      </w:r>
      <w:r w:rsidRPr="002B4DFE">
        <w:rPr>
          <w:rFonts w:ascii="Arial" w:hAnsi="Arial" w:cs="Arial"/>
          <w:sz w:val="20"/>
          <w:szCs w:val="20"/>
        </w:rPr>
        <w:tab/>
        <w:t>В каком из высказываний, характеризующих геогра</w:t>
      </w:r>
      <w:r w:rsidRPr="002B4DFE">
        <w:rPr>
          <w:rFonts w:ascii="Arial" w:hAnsi="Arial" w:cs="Arial"/>
          <w:sz w:val="20"/>
          <w:szCs w:val="20"/>
        </w:rPr>
        <w:softHyphen/>
      </w:r>
      <w:r w:rsidRPr="002B4DFE">
        <w:rPr>
          <w:rFonts w:ascii="Arial" w:hAnsi="Arial" w:cs="Arial"/>
          <w:sz w:val="20"/>
          <w:szCs w:val="20"/>
        </w:rPr>
        <w:br/>
      </w:r>
      <w:r w:rsidRPr="002B4DFE">
        <w:rPr>
          <w:rFonts w:ascii="Arial" w:hAnsi="Arial" w:cs="Arial"/>
          <w:spacing w:val="-1"/>
          <w:sz w:val="20"/>
          <w:szCs w:val="20"/>
        </w:rPr>
        <w:t>фическое положение России, нет ошибок?</w:t>
      </w:r>
    </w:p>
    <w:p w:rsidR="00F77ABA" w:rsidRPr="002B4DFE" w:rsidRDefault="00F77ABA" w:rsidP="00D34BB5">
      <w:pPr>
        <w:shd w:val="clear" w:color="auto" w:fill="FFFFFF"/>
        <w:tabs>
          <w:tab w:val="left" w:pos="1109"/>
        </w:tabs>
        <w:spacing w:before="62" w:line="264" w:lineRule="exact"/>
        <w:ind w:left="1109" w:hanging="283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pacing w:val="-3"/>
          <w:sz w:val="20"/>
          <w:szCs w:val="20"/>
        </w:rPr>
        <w:t>A)</w:t>
      </w:r>
      <w:r w:rsidRPr="002B4DFE">
        <w:rPr>
          <w:rFonts w:ascii="Arial" w:hAnsi="Arial" w:cs="Arial"/>
          <w:sz w:val="20"/>
          <w:szCs w:val="20"/>
        </w:rPr>
        <w:tab/>
      </w:r>
      <w:r w:rsidRPr="002B4DFE">
        <w:rPr>
          <w:rFonts w:ascii="Arial" w:hAnsi="Arial" w:cs="Arial"/>
          <w:spacing w:val="-1"/>
          <w:sz w:val="20"/>
          <w:szCs w:val="20"/>
        </w:rPr>
        <w:t>Страна расположена в северной части Евразии,</w:t>
      </w:r>
      <w:r w:rsidRPr="002B4DFE">
        <w:rPr>
          <w:rFonts w:ascii="Arial" w:hAnsi="Arial" w:cs="Arial"/>
          <w:spacing w:val="-1"/>
          <w:sz w:val="20"/>
          <w:szCs w:val="20"/>
        </w:rPr>
        <w:br/>
      </w:r>
      <w:r w:rsidRPr="002B4DFE">
        <w:rPr>
          <w:rFonts w:ascii="Arial" w:hAnsi="Arial" w:cs="Arial"/>
          <w:spacing w:val="-3"/>
          <w:sz w:val="20"/>
          <w:szCs w:val="20"/>
        </w:rPr>
        <w:t>омывается морями Тихого, Атлантического и Се</w:t>
      </w:r>
      <w:r w:rsidRPr="002B4DFE">
        <w:rPr>
          <w:rFonts w:ascii="Arial" w:hAnsi="Arial" w:cs="Arial"/>
          <w:spacing w:val="-3"/>
          <w:sz w:val="20"/>
          <w:szCs w:val="20"/>
        </w:rPr>
        <w:softHyphen/>
      </w:r>
      <w:r w:rsidRPr="002B4DFE">
        <w:rPr>
          <w:rFonts w:ascii="Arial" w:hAnsi="Arial" w:cs="Arial"/>
          <w:spacing w:val="-3"/>
          <w:sz w:val="20"/>
          <w:szCs w:val="20"/>
        </w:rPr>
        <w:br/>
      </w:r>
      <w:r w:rsidRPr="002B4DFE">
        <w:rPr>
          <w:rFonts w:ascii="Arial" w:hAnsi="Arial" w:cs="Arial"/>
          <w:sz w:val="20"/>
          <w:szCs w:val="20"/>
        </w:rPr>
        <w:t>верного Ледовитого океанов,</w:t>
      </w:r>
    </w:p>
    <w:p w:rsidR="00F77ABA" w:rsidRPr="002B4DFE" w:rsidRDefault="00F77ABA" w:rsidP="00D34BB5">
      <w:pPr>
        <w:shd w:val="clear" w:color="auto" w:fill="FFFFFF"/>
        <w:spacing w:before="10" w:line="264" w:lineRule="exact"/>
        <w:ind w:left="1114" w:hanging="283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pacing w:val="-1"/>
          <w:sz w:val="20"/>
          <w:szCs w:val="20"/>
        </w:rPr>
        <w:t xml:space="preserve">Б) страна расположена в северной части Евразии, </w:t>
      </w:r>
      <w:r w:rsidRPr="002B4DFE">
        <w:rPr>
          <w:rFonts w:ascii="Arial" w:hAnsi="Arial" w:cs="Arial"/>
          <w:spacing w:val="-3"/>
          <w:sz w:val="20"/>
          <w:szCs w:val="20"/>
        </w:rPr>
        <w:t>омывается морями Тихого, Индийского и Север</w:t>
      </w:r>
      <w:r w:rsidRPr="002B4DFE">
        <w:rPr>
          <w:rFonts w:ascii="Arial" w:hAnsi="Arial" w:cs="Arial"/>
          <w:spacing w:val="-3"/>
          <w:sz w:val="20"/>
          <w:szCs w:val="20"/>
        </w:rPr>
        <w:softHyphen/>
      </w:r>
      <w:r w:rsidRPr="002B4DFE">
        <w:rPr>
          <w:rFonts w:ascii="Arial" w:hAnsi="Arial" w:cs="Arial"/>
          <w:sz w:val="20"/>
          <w:szCs w:val="20"/>
        </w:rPr>
        <w:t>ного Ледовитого океанов,</w:t>
      </w:r>
    </w:p>
    <w:p w:rsidR="00F77ABA" w:rsidRPr="002B4DFE" w:rsidRDefault="00F77ABA" w:rsidP="00D34BB5">
      <w:pPr>
        <w:shd w:val="clear" w:color="auto" w:fill="FFFFFF"/>
        <w:tabs>
          <w:tab w:val="left" w:pos="1109"/>
        </w:tabs>
        <w:spacing w:line="264" w:lineRule="exact"/>
        <w:ind w:left="1109" w:right="14" w:hanging="283"/>
        <w:jc w:val="both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pacing w:val="-2"/>
          <w:sz w:val="20"/>
          <w:szCs w:val="20"/>
        </w:rPr>
        <w:t>B)</w:t>
      </w:r>
      <w:r w:rsidRPr="002B4DFE">
        <w:rPr>
          <w:rFonts w:ascii="Arial" w:hAnsi="Arial" w:cs="Arial"/>
          <w:sz w:val="20"/>
          <w:szCs w:val="20"/>
        </w:rPr>
        <w:tab/>
      </w:r>
      <w:r w:rsidRPr="002B4DFE">
        <w:rPr>
          <w:rFonts w:ascii="Arial" w:hAnsi="Arial" w:cs="Arial"/>
          <w:spacing w:val="-2"/>
          <w:sz w:val="20"/>
          <w:szCs w:val="20"/>
        </w:rPr>
        <w:t>страна расположена в южной части Евразии, омы-</w:t>
      </w:r>
      <w:r w:rsidRPr="002B4DFE">
        <w:rPr>
          <w:rFonts w:ascii="Arial" w:hAnsi="Arial" w:cs="Arial"/>
          <w:spacing w:val="-2"/>
          <w:sz w:val="20"/>
          <w:szCs w:val="20"/>
        </w:rPr>
        <w:softHyphen/>
      </w:r>
      <w:r w:rsidRPr="002B4DFE">
        <w:rPr>
          <w:rFonts w:ascii="Arial" w:hAnsi="Arial" w:cs="Arial"/>
          <w:spacing w:val="-2"/>
          <w:sz w:val="20"/>
          <w:szCs w:val="20"/>
        </w:rPr>
        <w:br/>
      </w:r>
      <w:r w:rsidRPr="002B4DFE">
        <w:rPr>
          <w:rFonts w:ascii="Arial" w:hAnsi="Arial" w:cs="Arial"/>
          <w:sz w:val="20"/>
          <w:szCs w:val="20"/>
        </w:rPr>
        <w:t>вается морями Тихого, Атлантического и Север</w:t>
      </w:r>
      <w:r w:rsidRPr="002B4DFE">
        <w:rPr>
          <w:rFonts w:ascii="Arial" w:hAnsi="Arial" w:cs="Arial"/>
          <w:sz w:val="20"/>
          <w:szCs w:val="20"/>
        </w:rPr>
        <w:softHyphen/>
        <w:t>-</w:t>
      </w:r>
      <w:r w:rsidRPr="002B4DFE">
        <w:rPr>
          <w:rFonts w:ascii="Arial" w:hAnsi="Arial" w:cs="Arial"/>
          <w:sz w:val="20"/>
          <w:szCs w:val="20"/>
        </w:rPr>
        <w:br/>
        <w:t>ного Ледовитого океанов,</w:t>
      </w:r>
    </w:p>
    <w:p w:rsidR="00F77ABA" w:rsidRPr="002B4DFE" w:rsidRDefault="00F77ABA" w:rsidP="00D34BB5">
      <w:pPr>
        <w:shd w:val="clear" w:color="auto" w:fill="FFFFFF"/>
        <w:spacing w:line="264" w:lineRule="exact"/>
        <w:ind w:left="835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pacing w:val="-1"/>
          <w:sz w:val="20"/>
          <w:szCs w:val="20"/>
        </w:rPr>
        <w:t>Г) все высказывания верны.</w:t>
      </w:r>
    </w:p>
    <w:p w:rsidR="00F77ABA" w:rsidRPr="002B4DFE" w:rsidRDefault="00F77ABA" w:rsidP="00D34BB5">
      <w:pPr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 xml:space="preserve">6.Где названы только народы Европейской части России </w:t>
      </w:r>
    </w:p>
    <w:p w:rsidR="00F77ABA" w:rsidRPr="002B4DFE" w:rsidRDefault="00F77ABA" w:rsidP="00D34BB5">
      <w:pPr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 xml:space="preserve">       А) карелы, башкиры, буряты.</w:t>
      </w:r>
    </w:p>
    <w:p w:rsidR="00F77ABA" w:rsidRPr="002B4DFE" w:rsidRDefault="00F77ABA" w:rsidP="00D34BB5">
      <w:pPr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 xml:space="preserve">       Б) коми, чуваши, татары.</w:t>
      </w:r>
    </w:p>
    <w:p w:rsidR="00F77ABA" w:rsidRPr="002B4DFE" w:rsidRDefault="00F77ABA" w:rsidP="00D34BB5">
      <w:pPr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 xml:space="preserve">       В) чукчи, татары, коряки.</w:t>
      </w:r>
    </w:p>
    <w:p w:rsidR="00F77ABA" w:rsidRPr="002B4DFE" w:rsidRDefault="00F77ABA" w:rsidP="00D34BB5">
      <w:pPr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 xml:space="preserve">       Г) ненцы, якуты, коми.</w:t>
      </w:r>
    </w:p>
    <w:p w:rsidR="00F77ABA" w:rsidRPr="002B4DFE" w:rsidRDefault="00F77ABA" w:rsidP="00D34BB5">
      <w:pPr>
        <w:shd w:val="clear" w:color="auto" w:fill="FFFFFF"/>
        <w:tabs>
          <w:tab w:val="left" w:pos="413"/>
        </w:tabs>
        <w:spacing w:before="125" w:line="269" w:lineRule="exact"/>
        <w:ind w:left="413" w:hanging="413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 xml:space="preserve">7. </w:t>
      </w:r>
      <w:r w:rsidRPr="002B4DFE">
        <w:rPr>
          <w:rFonts w:ascii="Arial" w:hAnsi="Arial" w:cs="Arial"/>
          <w:spacing w:val="-1"/>
          <w:sz w:val="20"/>
          <w:szCs w:val="20"/>
        </w:rPr>
        <w:t>Верующие какого народа преимущественно исповеду</w:t>
      </w:r>
      <w:r w:rsidRPr="002B4DFE">
        <w:rPr>
          <w:rFonts w:ascii="Arial" w:hAnsi="Arial" w:cs="Arial"/>
          <w:sz w:val="20"/>
          <w:szCs w:val="20"/>
        </w:rPr>
        <w:t>ют ислам?</w:t>
      </w:r>
    </w:p>
    <w:p w:rsidR="00F77ABA" w:rsidRPr="002B4DFE" w:rsidRDefault="00F77ABA" w:rsidP="00D34BB5">
      <w:pPr>
        <w:widowControl w:val="0"/>
        <w:shd w:val="clear" w:color="auto" w:fill="FFFFFF"/>
        <w:tabs>
          <w:tab w:val="left" w:pos="1075"/>
        </w:tabs>
        <w:autoSpaceDE w:val="0"/>
        <w:autoSpaceDN w:val="0"/>
        <w:adjustRightInd w:val="0"/>
        <w:spacing w:before="43" w:line="274" w:lineRule="exact"/>
        <w:rPr>
          <w:rFonts w:ascii="Arial" w:hAnsi="Arial" w:cs="Arial"/>
          <w:spacing w:val="-10"/>
          <w:sz w:val="20"/>
          <w:szCs w:val="20"/>
        </w:rPr>
      </w:pPr>
      <w:r w:rsidRPr="002B4DFE">
        <w:rPr>
          <w:rFonts w:ascii="Arial" w:hAnsi="Arial" w:cs="Arial"/>
          <w:spacing w:val="-1"/>
          <w:sz w:val="20"/>
          <w:szCs w:val="20"/>
        </w:rPr>
        <w:t>А) Чуваши,</w:t>
      </w:r>
    </w:p>
    <w:p w:rsidR="00F77ABA" w:rsidRPr="002B4DFE" w:rsidRDefault="00F77ABA" w:rsidP="00D34BB5">
      <w:pPr>
        <w:widowControl w:val="0"/>
        <w:shd w:val="clear" w:color="auto" w:fill="FFFFFF"/>
        <w:tabs>
          <w:tab w:val="left" w:pos="1075"/>
        </w:tabs>
        <w:autoSpaceDE w:val="0"/>
        <w:autoSpaceDN w:val="0"/>
        <w:adjustRightInd w:val="0"/>
        <w:spacing w:line="274" w:lineRule="exact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Б) татары,</w:t>
      </w:r>
    </w:p>
    <w:p w:rsidR="00F77ABA" w:rsidRPr="002B4DFE" w:rsidRDefault="00F77ABA" w:rsidP="00D34BB5">
      <w:pPr>
        <w:widowControl w:val="0"/>
        <w:shd w:val="clear" w:color="auto" w:fill="FFFFFF"/>
        <w:tabs>
          <w:tab w:val="left" w:pos="1075"/>
        </w:tabs>
        <w:autoSpaceDE w:val="0"/>
        <w:autoSpaceDN w:val="0"/>
        <w:adjustRightInd w:val="0"/>
        <w:spacing w:line="274" w:lineRule="exact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pacing w:val="-2"/>
          <w:sz w:val="20"/>
          <w:szCs w:val="20"/>
        </w:rPr>
        <w:t>В) калмыки,</w:t>
      </w:r>
    </w:p>
    <w:p w:rsidR="00F77ABA" w:rsidRPr="002B4DFE" w:rsidRDefault="00F77ABA" w:rsidP="00D34BB5">
      <w:pPr>
        <w:widowControl w:val="0"/>
        <w:shd w:val="clear" w:color="auto" w:fill="FFFFFF"/>
        <w:tabs>
          <w:tab w:val="left" w:pos="1075"/>
        </w:tabs>
        <w:autoSpaceDE w:val="0"/>
        <w:autoSpaceDN w:val="0"/>
        <w:adjustRightInd w:val="0"/>
        <w:spacing w:line="274" w:lineRule="exact"/>
        <w:rPr>
          <w:rFonts w:ascii="Arial" w:hAnsi="Arial" w:cs="Arial"/>
          <w:spacing w:val="-1"/>
          <w:sz w:val="20"/>
          <w:szCs w:val="20"/>
        </w:rPr>
      </w:pPr>
      <w:r w:rsidRPr="002B4DFE">
        <w:rPr>
          <w:rFonts w:ascii="Arial" w:hAnsi="Arial" w:cs="Arial"/>
          <w:spacing w:val="-1"/>
          <w:sz w:val="20"/>
          <w:szCs w:val="20"/>
        </w:rPr>
        <w:t>Г) все названные выше народы.</w:t>
      </w:r>
    </w:p>
    <w:p w:rsidR="00F77ABA" w:rsidRPr="002B4DFE" w:rsidRDefault="00F77ABA" w:rsidP="00D34BB5">
      <w:pPr>
        <w:shd w:val="clear" w:color="auto" w:fill="FFFFFF"/>
        <w:tabs>
          <w:tab w:val="left" w:pos="413"/>
        </w:tabs>
        <w:spacing w:before="120" w:line="269" w:lineRule="exact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 xml:space="preserve">8. </w:t>
      </w:r>
      <w:r w:rsidRPr="002B4DFE">
        <w:rPr>
          <w:rFonts w:ascii="Arial" w:hAnsi="Arial" w:cs="Arial"/>
          <w:spacing w:val="-1"/>
          <w:sz w:val="20"/>
          <w:szCs w:val="20"/>
        </w:rPr>
        <w:t>Коряки, алеуты, эвенки, нивхи - эти народы представ</w:t>
      </w:r>
      <w:r w:rsidRPr="002B4DFE">
        <w:rPr>
          <w:rFonts w:ascii="Arial" w:hAnsi="Arial" w:cs="Arial"/>
          <w:spacing w:val="-1"/>
          <w:sz w:val="20"/>
          <w:szCs w:val="20"/>
        </w:rPr>
        <w:softHyphen/>
        <w:t>ляют</w:t>
      </w:r>
      <w:r w:rsidRPr="002B4DFE">
        <w:rPr>
          <w:rFonts w:ascii="Arial" w:hAnsi="Arial" w:cs="Arial"/>
          <w:sz w:val="20"/>
          <w:szCs w:val="20"/>
        </w:rPr>
        <w:t>:</w:t>
      </w:r>
    </w:p>
    <w:p w:rsidR="00F77ABA" w:rsidRPr="002B4DFE" w:rsidRDefault="00F77ABA" w:rsidP="00D34BB5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48" w:line="269" w:lineRule="exact"/>
        <w:rPr>
          <w:rFonts w:ascii="Arial" w:hAnsi="Arial" w:cs="Arial"/>
          <w:spacing w:val="-10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А) Европейский Север,</w:t>
      </w:r>
    </w:p>
    <w:p w:rsidR="00F77ABA" w:rsidRPr="002B4DFE" w:rsidRDefault="00F77ABA" w:rsidP="00D34BB5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line="269" w:lineRule="exact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Б) Дальний Восток,</w:t>
      </w:r>
    </w:p>
    <w:p w:rsidR="00F77ABA" w:rsidRPr="002B4DFE" w:rsidRDefault="00F77ABA" w:rsidP="00D34BB5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line="269" w:lineRule="exact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В) Восточную Сибирь,</w:t>
      </w:r>
    </w:p>
    <w:p w:rsidR="00F77ABA" w:rsidRPr="002B4DFE" w:rsidRDefault="00F77ABA" w:rsidP="00D34BB5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line="269" w:lineRule="exact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Г) Западную Сибирь.</w:t>
      </w:r>
    </w:p>
    <w:p w:rsidR="00F77ABA" w:rsidRPr="002B4DFE" w:rsidRDefault="00F77ABA" w:rsidP="00D34BB5">
      <w:pPr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9 . Назовите самый крупный город Восточной Сибири</w:t>
      </w:r>
    </w:p>
    <w:p w:rsidR="00F77ABA" w:rsidRPr="002B4DFE" w:rsidRDefault="00F77ABA" w:rsidP="00D34BB5">
      <w:pPr>
        <w:tabs>
          <w:tab w:val="left" w:pos="4170"/>
        </w:tabs>
        <w:ind w:left="360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 xml:space="preserve">            А) Иркутск</w:t>
      </w:r>
      <w:r w:rsidRPr="002B4DFE">
        <w:rPr>
          <w:rFonts w:ascii="Arial" w:hAnsi="Arial" w:cs="Arial"/>
          <w:sz w:val="20"/>
          <w:szCs w:val="20"/>
        </w:rPr>
        <w:tab/>
        <w:t>в) Владивосток</w:t>
      </w:r>
    </w:p>
    <w:p w:rsidR="00F77ABA" w:rsidRPr="002B4DFE" w:rsidRDefault="00F77ABA" w:rsidP="00D34BB5">
      <w:pPr>
        <w:tabs>
          <w:tab w:val="left" w:pos="1170"/>
          <w:tab w:val="left" w:pos="4170"/>
        </w:tabs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ab/>
        <w:t>Б) Норильск</w:t>
      </w:r>
      <w:r w:rsidRPr="002B4DFE">
        <w:rPr>
          <w:rFonts w:ascii="Arial" w:hAnsi="Arial" w:cs="Arial"/>
          <w:sz w:val="20"/>
          <w:szCs w:val="20"/>
        </w:rPr>
        <w:tab/>
        <w:t>г) Красноярск</w:t>
      </w:r>
    </w:p>
    <w:p w:rsidR="00F77ABA" w:rsidRPr="002B4DFE" w:rsidRDefault="00F77ABA" w:rsidP="00D34BB5">
      <w:pPr>
        <w:tabs>
          <w:tab w:val="left" w:pos="1170"/>
          <w:tab w:val="left" w:pos="4170"/>
        </w:tabs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10. Самая маленькая по площади республика</w:t>
      </w:r>
    </w:p>
    <w:p w:rsidR="00F77ABA" w:rsidRPr="002B4DFE" w:rsidRDefault="00F77ABA" w:rsidP="00D34BB5">
      <w:pPr>
        <w:tabs>
          <w:tab w:val="left" w:pos="708"/>
          <w:tab w:val="left" w:pos="1416"/>
          <w:tab w:val="left" w:pos="2124"/>
          <w:tab w:val="left" w:pos="4170"/>
        </w:tabs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ab/>
      </w:r>
      <w:r w:rsidRPr="002B4DFE">
        <w:rPr>
          <w:rFonts w:ascii="Arial" w:hAnsi="Arial" w:cs="Arial"/>
          <w:sz w:val="20"/>
          <w:szCs w:val="20"/>
        </w:rPr>
        <w:tab/>
        <w:t>А) Тыва</w:t>
      </w:r>
      <w:r w:rsidRPr="002B4DFE">
        <w:rPr>
          <w:rFonts w:ascii="Arial" w:hAnsi="Arial" w:cs="Arial"/>
          <w:sz w:val="20"/>
          <w:szCs w:val="20"/>
        </w:rPr>
        <w:tab/>
        <w:t>в) Алтай</w:t>
      </w:r>
    </w:p>
    <w:p w:rsidR="00F77ABA" w:rsidRPr="002B4DFE" w:rsidRDefault="00F77ABA" w:rsidP="00D34BB5">
      <w:pPr>
        <w:tabs>
          <w:tab w:val="left" w:pos="1470"/>
          <w:tab w:val="left" w:pos="4170"/>
        </w:tabs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ab/>
        <w:t>Б)Адыгея</w:t>
      </w:r>
      <w:r w:rsidRPr="002B4DFE">
        <w:rPr>
          <w:rFonts w:ascii="Arial" w:hAnsi="Arial" w:cs="Arial"/>
          <w:sz w:val="20"/>
          <w:szCs w:val="20"/>
        </w:rPr>
        <w:tab/>
        <w:t>г) Хакасия</w:t>
      </w:r>
    </w:p>
    <w:p w:rsidR="00F77ABA" w:rsidRPr="002B4DFE" w:rsidRDefault="00F77ABA" w:rsidP="00D34BB5">
      <w:pPr>
        <w:tabs>
          <w:tab w:val="left" w:pos="1470"/>
          <w:tab w:val="left" w:pos="4170"/>
        </w:tabs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11.  Назовите государство, на границе с которым находится самая западная точка России</w:t>
      </w:r>
    </w:p>
    <w:p w:rsidR="00F77ABA" w:rsidRPr="002B4DFE" w:rsidRDefault="00F77ABA" w:rsidP="00D34BB5">
      <w:pPr>
        <w:tabs>
          <w:tab w:val="left" w:pos="708"/>
          <w:tab w:val="left" w:pos="1416"/>
          <w:tab w:val="left" w:pos="2124"/>
          <w:tab w:val="left" w:pos="4170"/>
        </w:tabs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ab/>
      </w:r>
      <w:r w:rsidRPr="002B4DFE">
        <w:rPr>
          <w:rFonts w:ascii="Arial" w:hAnsi="Arial" w:cs="Arial"/>
          <w:sz w:val="20"/>
          <w:szCs w:val="20"/>
        </w:rPr>
        <w:tab/>
        <w:t>А) Украина</w:t>
      </w:r>
      <w:r w:rsidRPr="002B4DFE">
        <w:rPr>
          <w:rFonts w:ascii="Arial" w:hAnsi="Arial" w:cs="Arial"/>
          <w:sz w:val="20"/>
          <w:szCs w:val="20"/>
        </w:rPr>
        <w:tab/>
        <w:t>в) Финляндия</w:t>
      </w:r>
    </w:p>
    <w:p w:rsidR="00F77ABA" w:rsidRPr="002B4DFE" w:rsidRDefault="00F77ABA" w:rsidP="00D34BB5">
      <w:pPr>
        <w:tabs>
          <w:tab w:val="left" w:pos="1545"/>
          <w:tab w:val="left" w:pos="4170"/>
        </w:tabs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ab/>
        <w:t>Б)Польша</w:t>
      </w:r>
      <w:r w:rsidRPr="002B4DFE">
        <w:rPr>
          <w:rFonts w:ascii="Arial" w:hAnsi="Arial" w:cs="Arial"/>
          <w:sz w:val="20"/>
          <w:szCs w:val="20"/>
        </w:rPr>
        <w:tab/>
        <w:t>г)  Литва</w:t>
      </w:r>
    </w:p>
    <w:p w:rsidR="00F77ABA" w:rsidRPr="002B4DFE" w:rsidRDefault="00F77ABA" w:rsidP="00D34BB5">
      <w:pPr>
        <w:rPr>
          <w:rFonts w:ascii="Arial" w:hAnsi="Arial" w:cs="Arial"/>
          <w:sz w:val="20"/>
          <w:szCs w:val="20"/>
        </w:rPr>
      </w:pPr>
    </w:p>
    <w:p w:rsidR="00F77ABA" w:rsidRPr="002B4DFE" w:rsidRDefault="00F77ABA" w:rsidP="00D34BB5">
      <w:pPr>
        <w:shd w:val="clear" w:color="auto" w:fill="FFFFFF"/>
        <w:tabs>
          <w:tab w:val="left" w:pos="408"/>
        </w:tabs>
        <w:spacing w:before="115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pacing w:val="-9"/>
          <w:sz w:val="20"/>
          <w:szCs w:val="20"/>
        </w:rPr>
        <w:t>12.</w:t>
      </w:r>
      <w:r w:rsidRPr="002B4DFE">
        <w:rPr>
          <w:rFonts w:ascii="Arial" w:hAnsi="Arial" w:cs="Arial"/>
          <w:sz w:val="20"/>
          <w:szCs w:val="20"/>
        </w:rPr>
        <w:tab/>
      </w:r>
      <w:r w:rsidRPr="002B4DFE">
        <w:rPr>
          <w:rFonts w:ascii="Arial" w:hAnsi="Arial" w:cs="Arial"/>
          <w:spacing w:val="-4"/>
          <w:sz w:val="20"/>
          <w:szCs w:val="20"/>
        </w:rPr>
        <w:t xml:space="preserve">Укажите </w:t>
      </w:r>
      <w:r w:rsidRPr="002B4DFE">
        <w:rPr>
          <w:rFonts w:ascii="Arial" w:hAnsi="Arial" w:cs="Arial"/>
          <w:i/>
          <w:iCs/>
          <w:spacing w:val="-4"/>
          <w:sz w:val="20"/>
          <w:szCs w:val="20"/>
        </w:rPr>
        <w:t xml:space="preserve">неверное </w:t>
      </w:r>
      <w:r w:rsidRPr="002B4DFE">
        <w:rPr>
          <w:rFonts w:ascii="Arial" w:hAnsi="Arial" w:cs="Arial"/>
          <w:spacing w:val="-4"/>
          <w:sz w:val="20"/>
          <w:szCs w:val="20"/>
        </w:rPr>
        <w:t>утверждение:</w:t>
      </w:r>
    </w:p>
    <w:p w:rsidR="00F77ABA" w:rsidRPr="002B4DFE" w:rsidRDefault="00F77ABA" w:rsidP="00D34BB5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before="43" w:line="274" w:lineRule="exact"/>
        <w:ind w:right="14"/>
        <w:jc w:val="both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pacing w:val="-11"/>
          <w:sz w:val="20"/>
          <w:szCs w:val="20"/>
        </w:rPr>
        <w:t>А) Современный демографический кризис - это «вто</w:t>
      </w:r>
      <w:r w:rsidRPr="002B4DFE">
        <w:rPr>
          <w:rFonts w:ascii="Arial" w:hAnsi="Arial" w:cs="Arial"/>
          <w:spacing w:val="-11"/>
          <w:sz w:val="20"/>
          <w:szCs w:val="20"/>
        </w:rPr>
        <w:softHyphen/>
      </w:r>
      <w:r w:rsidRPr="002B4DFE">
        <w:rPr>
          <w:rFonts w:ascii="Arial" w:hAnsi="Arial" w:cs="Arial"/>
          <w:sz w:val="20"/>
          <w:szCs w:val="20"/>
        </w:rPr>
        <w:t xml:space="preserve">рое эхо войны». </w:t>
      </w:r>
    </w:p>
    <w:p w:rsidR="00F77ABA" w:rsidRPr="002B4DFE" w:rsidRDefault="00F77ABA" w:rsidP="00D34BB5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before="43" w:line="274" w:lineRule="exact"/>
        <w:ind w:right="14"/>
        <w:jc w:val="both"/>
        <w:rPr>
          <w:rFonts w:ascii="Arial" w:hAnsi="Arial" w:cs="Arial"/>
          <w:spacing w:val="-21"/>
          <w:sz w:val="20"/>
          <w:szCs w:val="20"/>
        </w:rPr>
      </w:pPr>
    </w:p>
    <w:p w:rsidR="00F77ABA" w:rsidRPr="002B4DFE" w:rsidRDefault="00F77ABA" w:rsidP="00D34BB5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line="259" w:lineRule="exact"/>
        <w:ind w:right="5"/>
        <w:jc w:val="both"/>
        <w:rPr>
          <w:rFonts w:ascii="Arial" w:hAnsi="Arial" w:cs="Arial"/>
          <w:spacing w:val="-9"/>
          <w:sz w:val="20"/>
          <w:szCs w:val="20"/>
        </w:rPr>
      </w:pPr>
      <w:r w:rsidRPr="002B4DFE">
        <w:rPr>
          <w:rFonts w:ascii="Arial" w:hAnsi="Arial" w:cs="Arial"/>
          <w:spacing w:val="-10"/>
          <w:sz w:val="20"/>
          <w:szCs w:val="20"/>
        </w:rPr>
        <w:t xml:space="preserve">Б) Причина современного демографического кризиса </w:t>
      </w:r>
      <w:r w:rsidRPr="002B4DFE">
        <w:rPr>
          <w:rFonts w:ascii="Arial" w:hAnsi="Arial" w:cs="Arial"/>
          <w:spacing w:val="-9"/>
          <w:sz w:val="20"/>
          <w:szCs w:val="20"/>
        </w:rPr>
        <w:t>в России - снижение уровня жизни населения.</w:t>
      </w:r>
    </w:p>
    <w:p w:rsidR="00F77ABA" w:rsidRPr="002B4DFE" w:rsidRDefault="00F77ABA" w:rsidP="00D34BB5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line="259" w:lineRule="exact"/>
        <w:ind w:right="5"/>
        <w:jc w:val="both"/>
        <w:rPr>
          <w:rFonts w:ascii="Arial" w:hAnsi="Arial" w:cs="Arial"/>
          <w:spacing w:val="-11"/>
          <w:sz w:val="20"/>
          <w:szCs w:val="20"/>
        </w:rPr>
      </w:pPr>
    </w:p>
    <w:p w:rsidR="00F77ABA" w:rsidRPr="002B4DFE" w:rsidRDefault="00F77ABA" w:rsidP="00D34BB5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before="5" w:line="264" w:lineRule="exact"/>
        <w:ind w:right="14"/>
        <w:jc w:val="both"/>
        <w:rPr>
          <w:rFonts w:ascii="Arial" w:hAnsi="Arial" w:cs="Arial"/>
          <w:spacing w:val="-10"/>
          <w:sz w:val="20"/>
          <w:szCs w:val="20"/>
        </w:rPr>
      </w:pPr>
      <w:r w:rsidRPr="002B4DFE">
        <w:rPr>
          <w:rFonts w:ascii="Arial" w:hAnsi="Arial" w:cs="Arial"/>
          <w:spacing w:val="-10"/>
          <w:sz w:val="20"/>
          <w:szCs w:val="20"/>
        </w:rPr>
        <w:t>В) Социальные стрессы и плохая экология - важные причины повышения смертности в стране.</w:t>
      </w:r>
    </w:p>
    <w:p w:rsidR="00F77ABA" w:rsidRPr="002B4DFE" w:rsidRDefault="00F77ABA" w:rsidP="00D34BB5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before="5" w:line="264" w:lineRule="exact"/>
        <w:ind w:right="14"/>
        <w:jc w:val="both"/>
        <w:rPr>
          <w:rFonts w:ascii="Arial" w:hAnsi="Arial" w:cs="Arial"/>
          <w:spacing w:val="-11"/>
          <w:sz w:val="20"/>
          <w:szCs w:val="20"/>
        </w:rPr>
      </w:pPr>
    </w:p>
    <w:p w:rsidR="00F77ABA" w:rsidRPr="002B4DFE" w:rsidRDefault="00F77ABA" w:rsidP="00D34BB5">
      <w:pPr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pacing w:val="-9"/>
          <w:sz w:val="20"/>
          <w:szCs w:val="20"/>
        </w:rPr>
        <w:t>Г) Резко возросший с начала 90-х годов поток эмиг</w:t>
      </w:r>
      <w:r w:rsidRPr="002B4DFE">
        <w:rPr>
          <w:rFonts w:ascii="Arial" w:hAnsi="Arial" w:cs="Arial"/>
          <w:spacing w:val="-9"/>
          <w:sz w:val="20"/>
          <w:szCs w:val="20"/>
        </w:rPr>
        <w:softHyphen/>
        <w:t>рантов из России в страны Запада - причина демо</w:t>
      </w:r>
      <w:r w:rsidRPr="002B4DFE">
        <w:rPr>
          <w:rFonts w:ascii="Arial" w:hAnsi="Arial" w:cs="Arial"/>
          <w:spacing w:val="-9"/>
          <w:sz w:val="20"/>
          <w:szCs w:val="20"/>
        </w:rPr>
        <w:softHyphen/>
      </w:r>
      <w:r w:rsidRPr="002B4DFE">
        <w:rPr>
          <w:rFonts w:ascii="Arial" w:hAnsi="Arial" w:cs="Arial"/>
          <w:sz w:val="20"/>
          <w:szCs w:val="20"/>
        </w:rPr>
        <w:t>графического</w:t>
      </w:r>
    </w:p>
    <w:p w:rsidR="00F77ABA" w:rsidRPr="002B4DFE" w:rsidRDefault="00F77ABA" w:rsidP="00D34BB5">
      <w:pPr>
        <w:shd w:val="clear" w:color="auto" w:fill="FFFFFF"/>
        <w:spacing w:line="226" w:lineRule="exact"/>
        <w:rPr>
          <w:rFonts w:ascii="Arial" w:hAnsi="Arial" w:cs="Arial"/>
          <w:spacing w:val="-4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13.</w:t>
      </w:r>
      <w:r w:rsidRPr="002B4DFE">
        <w:rPr>
          <w:rFonts w:ascii="Arial" w:hAnsi="Arial" w:cs="Arial"/>
          <w:spacing w:val="-4"/>
          <w:sz w:val="20"/>
          <w:szCs w:val="20"/>
        </w:rPr>
        <w:t xml:space="preserve"> Сухопутную границу с Россией имеет </w:t>
      </w:r>
    </w:p>
    <w:p w:rsidR="00F77ABA" w:rsidRPr="002B4DFE" w:rsidRDefault="00F77ABA" w:rsidP="002B4DFE">
      <w:pPr>
        <w:shd w:val="clear" w:color="auto" w:fill="FFFFFF"/>
        <w:spacing w:line="226" w:lineRule="exact"/>
        <w:ind w:left="360" w:right="-1222"/>
        <w:rPr>
          <w:rFonts w:ascii="Arial" w:hAnsi="Arial" w:cs="Arial"/>
          <w:spacing w:val="-4"/>
          <w:sz w:val="20"/>
          <w:szCs w:val="20"/>
        </w:rPr>
      </w:pPr>
      <w:r w:rsidRPr="002B4DFE">
        <w:rPr>
          <w:rFonts w:ascii="Arial" w:hAnsi="Arial" w:cs="Arial"/>
          <w:spacing w:val="-4"/>
          <w:sz w:val="20"/>
          <w:szCs w:val="20"/>
        </w:rPr>
        <w:t xml:space="preserve">            А) Словакия                                в) Дания</w:t>
      </w:r>
    </w:p>
    <w:p w:rsidR="00F77ABA" w:rsidRPr="002B4DFE" w:rsidRDefault="00F77ABA" w:rsidP="002B4DFE">
      <w:pPr>
        <w:shd w:val="clear" w:color="auto" w:fill="FFFFFF"/>
        <w:spacing w:line="226" w:lineRule="exact"/>
        <w:ind w:left="360" w:right="-1582"/>
        <w:rPr>
          <w:rFonts w:ascii="Arial" w:hAnsi="Arial" w:cs="Arial"/>
          <w:spacing w:val="-4"/>
          <w:sz w:val="20"/>
          <w:szCs w:val="20"/>
        </w:rPr>
      </w:pPr>
      <w:r w:rsidRPr="002B4DFE">
        <w:rPr>
          <w:rFonts w:ascii="Arial" w:hAnsi="Arial" w:cs="Arial"/>
          <w:spacing w:val="-4"/>
          <w:sz w:val="20"/>
          <w:szCs w:val="20"/>
        </w:rPr>
        <w:t xml:space="preserve">            Б) Норвегия                                г) Япония      </w:t>
      </w:r>
    </w:p>
    <w:p w:rsidR="00F77ABA" w:rsidRPr="002B4DFE" w:rsidRDefault="00F77ABA" w:rsidP="00D34BB5">
      <w:pPr>
        <w:shd w:val="clear" w:color="auto" w:fill="FFFFFF"/>
        <w:spacing w:line="226" w:lineRule="exact"/>
        <w:ind w:left="-1080" w:right="-1582"/>
        <w:rPr>
          <w:rFonts w:ascii="Arial" w:hAnsi="Arial" w:cs="Arial"/>
          <w:spacing w:val="-4"/>
          <w:sz w:val="20"/>
          <w:szCs w:val="20"/>
        </w:rPr>
      </w:pPr>
    </w:p>
    <w:p w:rsidR="00F77ABA" w:rsidRPr="002B4DFE" w:rsidRDefault="00F77ABA" w:rsidP="00D34BB5">
      <w:pPr>
        <w:shd w:val="clear" w:color="auto" w:fill="FFFFFF"/>
        <w:spacing w:line="226" w:lineRule="exact"/>
        <w:ind w:left="-1080" w:right="-1582"/>
        <w:rPr>
          <w:rFonts w:ascii="Arial" w:hAnsi="Arial" w:cs="Arial"/>
          <w:spacing w:val="-4"/>
          <w:sz w:val="20"/>
          <w:szCs w:val="20"/>
        </w:rPr>
      </w:pPr>
      <w:r w:rsidRPr="002B4DFE">
        <w:rPr>
          <w:rFonts w:ascii="Arial" w:hAnsi="Arial" w:cs="Arial"/>
          <w:spacing w:val="-4"/>
          <w:sz w:val="20"/>
          <w:szCs w:val="20"/>
        </w:rPr>
        <w:t xml:space="preserve">                14. Полезные ископаемые Астраханской об.</w:t>
      </w:r>
    </w:p>
    <w:p w:rsidR="00F77ABA" w:rsidRPr="002B4DFE" w:rsidRDefault="00F77ABA" w:rsidP="002B4DFE">
      <w:pPr>
        <w:shd w:val="clear" w:color="auto" w:fill="FFFFFF"/>
        <w:spacing w:line="226" w:lineRule="exact"/>
        <w:ind w:right="-1582"/>
        <w:rPr>
          <w:rFonts w:ascii="Arial" w:hAnsi="Arial" w:cs="Arial"/>
          <w:spacing w:val="-4"/>
          <w:sz w:val="20"/>
          <w:szCs w:val="20"/>
        </w:rPr>
      </w:pPr>
      <w:r w:rsidRPr="002B4DFE">
        <w:rPr>
          <w:rFonts w:ascii="Arial" w:hAnsi="Arial" w:cs="Arial"/>
          <w:spacing w:val="-4"/>
          <w:sz w:val="20"/>
          <w:szCs w:val="20"/>
        </w:rPr>
        <w:t xml:space="preserve">        А) торф                       в) гипс</w:t>
      </w:r>
    </w:p>
    <w:p w:rsidR="00F77ABA" w:rsidRPr="002B4DFE" w:rsidRDefault="00F77ABA" w:rsidP="002B4DFE">
      <w:pPr>
        <w:shd w:val="clear" w:color="auto" w:fill="FFFFFF"/>
        <w:spacing w:line="226" w:lineRule="exact"/>
        <w:ind w:right="-1582"/>
        <w:rPr>
          <w:rFonts w:ascii="Arial" w:hAnsi="Arial" w:cs="Arial"/>
          <w:spacing w:val="-4"/>
          <w:sz w:val="20"/>
          <w:szCs w:val="20"/>
        </w:rPr>
      </w:pPr>
      <w:r w:rsidRPr="002B4DFE">
        <w:rPr>
          <w:rFonts w:ascii="Arial" w:hAnsi="Arial" w:cs="Arial"/>
          <w:spacing w:val="-4"/>
          <w:sz w:val="20"/>
          <w:szCs w:val="20"/>
        </w:rPr>
        <w:t xml:space="preserve">        Б) каменный уголь    г) олово</w:t>
      </w:r>
    </w:p>
    <w:p w:rsidR="00F77ABA" w:rsidRPr="002B4DFE" w:rsidRDefault="00F77ABA" w:rsidP="00D34BB5">
      <w:pPr>
        <w:shd w:val="clear" w:color="auto" w:fill="FFFFFF"/>
        <w:spacing w:line="226" w:lineRule="exact"/>
        <w:ind w:left="-1080" w:right="-1582"/>
        <w:rPr>
          <w:rFonts w:ascii="Arial" w:hAnsi="Arial" w:cs="Arial"/>
          <w:spacing w:val="-4"/>
          <w:sz w:val="20"/>
          <w:szCs w:val="20"/>
        </w:rPr>
      </w:pPr>
    </w:p>
    <w:p w:rsidR="00F77ABA" w:rsidRPr="002B4DFE" w:rsidRDefault="00F77ABA" w:rsidP="00D34BB5">
      <w:pPr>
        <w:pStyle w:val="ListParagraph"/>
        <w:numPr>
          <w:ilvl w:val="0"/>
          <w:numId w:val="8"/>
        </w:numPr>
        <w:shd w:val="clear" w:color="auto" w:fill="FFFFFF"/>
        <w:spacing w:line="226" w:lineRule="exact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Как раньше назывались города России</w:t>
      </w:r>
    </w:p>
    <w:p w:rsidR="00F77ABA" w:rsidRPr="002B4DFE" w:rsidRDefault="00F77ABA" w:rsidP="00D34BB5">
      <w:pPr>
        <w:shd w:val="clear" w:color="auto" w:fill="FFFFFF"/>
        <w:spacing w:line="226" w:lineRule="exact"/>
        <w:ind w:left="360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А) Екатеренбуг</w:t>
      </w:r>
    </w:p>
    <w:p w:rsidR="00F77ABA" w:rsidRPr="002B4DFE" w:rsidRDefault="00F77ABA" w:rsidP="00D34BB5">
      <w:pPr>
        <w:shd w:val="clear" w:color="auto" w:fill="FFFFFF"/>
        <w:spacing w:line="226" w:lineRule="exact"/>
        <w:ind w:left="360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 xml:space="preserve"> Б) Самара</w:t>
      </w:r>
    </w:p>
    <w:p w:rsidR="00F77ABA" w:rsidRPr="002B4DFE" w:rsidRDefault="00F77ABA" w:rsidP="00D34BB5">
      <w:pPr>
        <w:shd w:val="clear" w:color="auto" w:fill="FFFFFF"/>
        <w:spacing w:line="226" w:lineRule="exact"/>
        <w:ind w:left="360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В) Санкт-Петербург</w:t>
      </w:r>
    </w:p>
    <w:p w:rsidR="00F77ABA" w:rsidRPr="002B4DFE" w:rsidRDefault="00F77ABA" w:rsidP="00D34BB5">
      <w:pPr>
        <w:shd w:val="clear" w:color="auto" w:fill="FFFFFF"/>
        <w:spacing w:line="226" w:lineRule="exact"/>
        <w:rPr>
          <w:rFonts w:ascii="Arial" w:hAnsi="Arial" w:cs="Arial"/>
          <w:sz w:val="20"/>
          <w:szCs w:val="20"/>
        </w:rPr>
      </w:pPr>
    </w:p>
    <w:p w:rsidR="00F77ABA" w:rsidRPr="002B4DFE" w:rsidRDefault="00F77ABA" w:rsidP="00D34BB5">
      <w:pPr>
        <w:pStyle w:val="ListParagraph"/>
        <w:numPr>
          <w:ilvl w:val="0"/>
          <w:numId w:val="8"/>
        </w:numPr>
        <w:shd w:val="clear" w:color="auto" w:fill="FFFFFF"/>
        <w:spacing w:line="226" w:lineRule="exact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Какая столица   у Алтайского автономного округа.</w:t>
      </w:r>
    </w:p>
    <w:p w:rsidR="00F77ABA" w:rsidRPr="002B4DFE" w:rsidRDefault="00F77ABA" w:rsidP="00D34BB5">
      <w:pPr>
        <w:shd w:val="clear" w:color="auto" w:fill="FFFFFF"/>
        <w:spacing w:line="226" w:lineRule="exact"/>
        <w:ind w:left="360"/>
        <w:rPr>
          <w:rFonts w:ascii="Arial" w:hAnsi="Arial" w:cs="Arial"/>
          <w:sz w:val="20"/>
          <w:szCs w:val="20"/>
        </w:rPr>
      </w:pPr>
    </w:p>
    <w:p w:rsidR="00F77ABA" w:rsidRPr="002B4DFE" w:rsidRDefault="00F77ABA" w:rsidP="00D34BB5">
      <w:pPr>
        <w:spacing w:before="677"/>
        <w:ind w:left="221" w:right="1402"/>
        <w:rPr>
          <w:rFonts w:ascii="Arial" w:hAnsi="Arial" w:cs="Arial"/>
          <w:sz w:val="20"/>
          <w:szCs w:val="20"/>
        </w:rPr>
        <w:sectPr w:rsidR="00F77ABA" w:rsidRPr="002B4DFE" w:rsidSect="001F6577">
          <w:pgSz w:w="11909" w:h="16834"/>
          <w:pgMar w:top="720" w:right="720" w:bottom="720" w:left="720" w:header="720" w:footer="720" w:gutter="0"/>
          <w:cols w:sep="1" w:space="720"/>
          <w:noEndnote/>
          <w:docGrid w:linePitch="326"/>
        </w:sectPr>
      </w:pPr>
      <w:r w:rsidRPr="002B4DFE">
        <w:rPr>
          <w:rFonts w:ascii="Arial" w:hAnsi="Arial" w:cs="Arial"/>
          <w:sz w:val="20"/>
          <w:szCs w:val="20"/>
        </w:rPr>
        <w:t xml:space="preserve">   </w:t>
      </w:r>
    </w:p>
    <w:p w:rsidR="00F77ABA" w:rsidRPr="002B4DFE" w:rsidRDefault="00F77ABA" w:rsidP="002B4DFE">
      <w:pPr>
        <w:shd w:val="clear" w:color="auto" w:fill="FFFFFF"/>
        <w:spacing w:line="226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2B4DFE">
        <w:rPr>
          <w:rFonts w:ascii="Arial" w:hAnsi="Arial" w:cs="Arial"/>
          <w:b/>
          <w:bCs/>
          <w:sz w:val="20"/>
          <w:szCs w:val="20"/>
        </w:rPr>
        <w:t>Вариант   2.</w:t>
      </w:r>
    </w:p>
    <w:p w:rsidR="00F77ABA" w:rsidRPr="002B4DFE" w:rsidRDefault="00F77ABA" w:rsidP="00D34BB5">
      <w:pPr>
        <w:shd w:val="clear" w:color="auto" w:fill="FFFFFF"/>
        <w:spacing w:line="221" w:lineRule="exact"/>
        <w:ind w:left="528" w:hanging="528"/>
        <w:jc w:val="both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1.Установите соответствие между субъектом Российской Федерации и буквой, которой он обозначен на политико-административной карте</w:t>
      </w:r>
    </w:p>
    <w:p w:rsidR="00F77ABA" w:rsidRPr="002B4DFE" w:rsidRDefault="00F77ABA" w:rsidP="00D34BB5">
      <w:pPr>
        <w:shd w:val="clear" w:color="auto" w:fill="FFFFFF"/>
        <w:spacing w:line="226" w:lineRule="exact"/>
        <w:ind w:right="-1582"/>
        <w:rPr>
          <w:rFonts w:ascii="Arial" w:hAnsi="Arial" w:cs="Arial"/>
          <w:sz w:val="20"/>
          <w:szCs w:val="20"/>
        </w:rPr>
      </w:pPr>
    </w:p>
    <w:p w:rsidR="00F77ABA" w:rsidRPr="002B4DFE" w:rsidRDefault="00F77ABA" w:rsidP="00D34BB5">
      <w:pPr>
        <w:framePr w:h="2899" w:hSpace="38" w:wrap="notBeside" w:vAnchor="text" w:hAnchor="page" w:x="2669" w:y="237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noProof/>
          <w:sz w:val="20"/>
          <w:szCs w:val="20"/>
        </w:rPr>
        <w:pict>
          <v:shape id="Рисунок 1" o:spid="_x0000_i1026" type="#_x0000_t75" style="width:264pt;height:143.25pt;visibility:visible">
            <v:imagedata r:id="rId6" o:title=""/>
          </v:shape>
        </w:pict>
      </w:r>
    </w:p>
    <w:p w:rsidR="00F77ABA" w:rsidRPr="002B4DFE" w:rsidRDefault="00F77ABA" w:rsidP="00D34BB5">
      <w:pPr>
        <w:shd w:val="clear" w:color="auto" w:fill="FFFFFF"/>
        <w:spacing w:line="226" w:lineRule="exact"/>
        <w:ind w:right="-1582"/>
        <w:jc w:val="both"/>
        <w:rPr>
          <w:rFonts w:ascii="Arial" w:hAnsi="Arial" w:cs="Arial"/>
          <w:sz w:val="20"/>
          <w:szCs w:val="20"/>
        </w:rPr>
      </w:pPr>
    </w:p>
    <w:p w:rsidR="00F77ABA" w:rsidRPr="002B4DFE" w:rsidRDefault="00F77ABA" w:rsidP="00D34BB5">
      <w:pPr>
        <w:rPr>
          <w:rFonts w:ascii="Arial" w:hAnsi="Arial" w:cs="Arial"/>
          <w:sz w:val="20"/>
          <w:szCs w:val="20"/>
        </w:rPr>
      </w:pPr>
    </w:p>
    <w:p w:rsidR="00F77ABA" w:rsidRPr="002B4DFE" w:rsidRDefault="00F77ABA" w:rsidP="00D34BB5">
      <w:pPr>
        <w:shd w:val="clear" w:color="auto" w:fill="FFFFFF"/>
        <w:spacing w:before="134" w:line="226" w:lineRule="exact"/>
        <w:ind w:left="523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pacing w:val="-5"/>
          <w:sz w:val="20"/>
          <w:szCs w:val="20"/>
        </w:rPr>
        <w:t>СУБЪЕКТ РОССИЙСКОЙ ФЕДЕРАЦИИ</w:t>
      </w:r>
    </w:p>
    <w:p w:rsidR="00F77ABA" w:rsidRPr="002B4DFE" w:rsidRDefault="00F77ABA" w:rsidP="00D34BB5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spacing w:line="226" w:lineRule="exact"/>
        <w:rPr>
          <w:rFonts w:ascii="Arial" w:hAnsi="Arial" w:cs="Arial"/>
          <w:spacing w:val="-18"/>
          <w:sz w:val="20"/>
          <w:szCs w:val="20"/>
        </w:rPr>
      </w:pPr>
      <w:r w:rsidRPr="002B4DFE">
        <w:rPr>
          <w:rFonts w:ascii="Arial" w:hAnsi="Arial" w:cs="Arial"/>
          <w:spacing w:val="-2"/>
          <w:sz w:val="20"/>
          <w:szCs w:val="20"/>
        </w:rPr>
        <w:t>А)Курская область</w:t>
      </w:r>
    </w:p>
    <w:p w:rsidR="00F77ABA" w:rsidRPr="002B4DFE" w:rsidRDefault="00F77ABA" w:rsidP="00D34BB5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spacing w:line="226" w:lineRule="exact"/>
        <w:rPr>
          <w:rFonts w:ascii="Arial" w:hAnsi="Arial" w:cs="Arial"/>
          <w:spacing w:val="-7"/>
          <w:sz w:val="20"/>
          <w:szCs w:val="20"/>
        </w:rPr>
      </w:pPr>
      <w:r w:rsidRPr="002B4DFE">
        <w:rPr>
          <w:rFonts w:ascii="Arial" w:hAnsi="Arial" w:cs="Arial"/>
          <w:spacing w:val="-2"/>
          <w:sz w:val="20"/>
          <w:szCs w:val="20"/>
        </w:rPr>
        <w:t>Б)Удмуртская Республика</w:t>
      </w:r>
    </w:p>
    <w:p w:rsidR="00F77ABA" w:rsidRPr="002B4DFE" w:rsidRDefault="00F77ABA" w:rsidP="00D34BB5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spacing w:line="226" w:lineRule="exact"/>
        <w:rPr>
          <w:rFonts w:ascii="Arial" w:hAnsi="Arial" w:cs="Arial"/>
          <w:spacing w:val="-6"/>
          <w:sz w:val="20"/>
          <w:szCs w:val="20"/>
        </w:rPr>
      </w:pPr>
      <w:r w:rsidRPr="002B4DFE">
        <w:rPr>
          <w:rFonts w:ascii="Arial" w:hAnsi="Arial" w:cs="Arial"/>
          <w:spacing w:val="-2"/>
          <w:sz w:val="20"/>
          <w:szCs w:val="20"/>
        </w:rPr>
        <w:t>В)Челябинская область</w:t>
      </w:r>
    </w:p>
    <w:p w:rsidR="00F77ABA" w:rsidRPr="002B4DFE" w:rsidRDefault="00F77ABA" w:rsidP="00D34BB5">
      <w:pPr>
        <w:rPr>
          <w:rFonts w:ascii="Arial" w:hAnsi="Arial" w:cs="Arial"/>
          <w:sz w:val="20"/>
          <w:szCs w:val="20"/>
        </w:rPr>
      </w:pPr>
    </w:p>
    <w:p w:rsidR="00F77ABA" w:rsidRPr="002B4DFE" w:rsidRDefault="00F77ABA" w:rsidP="00D34BB5">
      <w:pPr>
        <w:shd w:val="clear" w:color="auto" w:fill="FFFFFF"/>
        <w:spacing w:before="10" w:line="226" w:lineRule="exact"/>
        <w:ind w:left="86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pacing w:val="-4"/>
          <w:sz w:val="20"/>
          <w:szCs w:val="20"/>
        </w:rPr>
        <w:t>2. Установите</w:t>
      </w:r>
      <w:r w:rsidRPr="002B4DFE">
        <w:rPr>
          <w:rFonts w:ascii="Arial" w:hAnsi="Arial" w:cs="Arial"/>
          <w:spacing w:val="-4"/>
          <w:sz w:val="20"/>
          <w:szCs w:val="20"/>
          <w:vertAlign w:val="superscript"/>
        </w:rPr>
        <w:t xml:space="preserve"> </w:t>
      </w:r>
      <w:r w:rsidRPr="002B4DFE">
        <w:rPr>
          <w:rFonts w:ascii="Arial" w:hAnsi="Arial" w:cs="Arial"/>
          <w:spacing w:val="-4"/>
          <w:sz w:val="20"/>
          <w:szCs w:val="20"/>
        </w:rPr>
        <w:t xml:space="preserve">  соответствие между исследователем и регионом,</w:t>
      </w:r>
    </w:p>
    <w:p w:rsidR="00F77ABA" w:rsidRPr="002B4DFE" w:rsidRDefault="00F77ABA" w:rsidP="00D34BB5">
      <w:pPr>
        <w:shd w:val="clear" w:color="auto" w:fill="FFFFFF"/>
        <w:spacing w:line="226" w:lineRule="exact"/>
        <w:ind w:left="91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pacing w:val="-3"/>
          <w:sz w:val="20"/>
          <w:szCs w:val="20"/>
        </w:rPr>
        <w:t>который он изучал:</w:t>
      </w:r>
    </w:p>
    <w:p w:rsidR="00F77ABA" w:rsidRPr="002B4DFE" w:rsidRDefault="00F77ABA" w:rsidP="00D34BB5">
      <w:pPr>
        <w:shd w:val="clear" w:color="auto" w:fill="FFFFFF"/>
        <w:tabs>
          <w:tab w:val="left" w:pos="3125"/>
        </w:tabs>
        <w:spacing w:line="226" w:lineRule="exact"/>
        <w:ind w:left="86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pacing w:val="-4"/>
          <w:sz w:val="20"/>
          <w:szCs w:val="20"/>
        </w:rPr>
        <w:t>ИССЛЕДОВАТЕЛЬ ,</w:t>
      </w:r>
      <w:r w:rsidRPr="002B4DFE">
        <w:rPr>
          <w:rFonts w:ascii="Arial" w:hAnsi="Arial" w:cs="Arial"/>
          <w:sz w:val="20"/>
          <w:szCs w:val="20"/>
        </w:rPr>
        <w:tab/>
      </w:r>
      <w:r w:rsidRPr="002B4DFE">
        <w:rPr>
          <w:rFonts w:ascii="Arial" w:hAnsi="Arial" w:cs="Arial"/>
          <w:spacing w:val="-5"/>
          <w:sz w:val="20"/>
          <w:szCs w:val="20"/>
        </w:rPr>
        <w:t>РЕГИОН</w:t>
      </w:r>
    </w:p>
    <w:p w:rsidR="00F77ABA" w:rsidRPr="002B4DFE" w:rsidRDefault="00F77ABA" w:rsidP="00D34BB5">
      <w:pPr>
        <w:widowControl w:val="0"/>
        <w:numPr>
          <w:ilvl w:val="0"/>
          <w:numId w:val="6"/>
        </w:numPr>
        <w:shd w:val="clear" w:color="auto" w:fill="FFFFFF"/>
        <w:tabs>
          <w:tab w:val="left" w:pos="298"/>
          <w:tab w:val="left" w:pos="3120"/>
        </w:tabs>
        <w:autoSpaceDE w:val="0"/>
        <w:autoSpaceDN w:val="0"/>
        <w:adjustRightInd w:val="0"/>
        <w:spacing w:line="226" w:lineRule="exact"/>
        <w:rPr>
          <w:rFonts w:ascii="Arial" w:hAnsi="Arial" w:cs="Arial"/>
          <w:spacing w:val="-16"/>
          <w:sz w:val="20"/>
          <w:szCs w:val="20"/>
        </w:rPr>
      </w:pPr>
      <w:r w:rsidRPr="002B4DFE">
        <w:rPr>
          <w:rFonts w:ascii="Arial" w:hAnsi="Arial" w:cs="Arial"/>
          <w:spacing w:val="-4"/>
          <w:sz w:val="20"/>
          <w:szCs w:val="20"/>
        </w:rPr>
        <w:t>С. Челюскин</w:t>
      </w:r>
      <w:r w:rsidRPr="002B4DFE">
        <w:rPr>
          <w:rFonts w:ascii="Arial" w:hAnsi="Arial" w:cs="Arial"/>
          <w:sz w:val="20"/>
          <w:szCs w:val="20"/>
        </w:rPr>
        <w:tab/>
      </w:r>
      <w:r w:rsidRPr="002B4DFE">
        <w:rPr>
          <w:rFonts w:ascii="Arial" w:hAnsi="Arial" w:cs="Arial"/>
          <w:spacing w:val="-2"/>
          <w:sz w:val="20"/>
          <w:szCs w:val="20"/>
        </w:rPr>
        <w:t>А) Алеутские острова</w:t>
      </w:r>
    </w:p>
    <w:p w:rsidR="00F77ABA" w:rsidRPr="002B4DFE" w:rsidRDefault="00F77ABA" w:rsidP="00D34BB5">
      <w:pPr>
        <w:widowControl w:val="0"/>
        <w:numPr>
          <w:ilvl w:val="0"/>
          <w:numId w:val="6"/>
        </w:numPr>
        <w:shd w:val="clear" w:color="auto" w:fill="FFFFFF"/>
        <w:tabs>
          <w:tab w:val="left" w:pos="298"/>
          <w:tab w:val="left" w:pos="3125"/>
        </w:tabs>
        <w:autoSpaceDE w:val="0"/>
        <w:autoSpaceDN w:val="0"/>
        <w:adjustRightInd w:val="0"/>
        <w:spacing w:line="226" w:lineRule="exact"/>
        <w:rPr>
          <w:rFonts w:ascii="Arial" w:hAnsi="Arial" w:cs="Arial"/>
          <w:spacing w:val="-10"/>
          <w:sz w:val="20"/>
          <w:szCs w:val="20"/>
        </w:rPr>
      </w:pPr>
      <w:r w:rsidRPr="002B4DFE">
        <w:rPr>
          <w:rFonts w:ascii="Arial" w:hAnsi="Arial" w:cs="Arial"/>
          <w:spacing w:val="-4"/>
          <w:sz w:val="20"/>
          <w:szCs w:val="20"/>
        </w:rPr>
        <w:t>Г. И. Шелихов</w:t>
      </w:r>
      <w:r w:rsidRPr="002B4DFE">
        <w:rPr>
          <w:rFonts w:ascii="Arial" w:hAnsi="Arial" w:cs="Arial"/>
          <w:sz w:val="20"/>
          <w:szCs w:val="20"/>
        </w:rPr>
        <w:tab/>
      </w:r>
      <w:r w:rsidRPr="002B4DFE">
        <w:rPr>
          <w:rFonts w:ascii="Arial" w:hAnsi="Arial" w:cs="Arial"/>
          <w:spacing w:val="-2"/>
          <w:sz w:val="20"/>
          <w:szCs w:val="20"/>
        </w:rPr>
        <w:t>Б) полуостров Таймыр</w:t>
      </w:r>
    </w:p>
    <w:p w:rsidR="00F77ABA" w:rsidRPr="002B4DFE" w:rsidRDefault="00F77ABA" w:rsidP="00D34BB5">
      <w:pPr>
        <w:widowControl w:val="0"/>
        <w:numPr>
          <w:ilvl w:val="0"/>
          <w:numId w:val="6"/>
        </w:numPr>
        <w:shd w:val="clear" w:color="auto" w:fill="FFFFFF"/>
        <w:tabs>
          <w:tab w:val="left" w:pos="298"/>
          <w:tab w:val="left" w:pos="3125"/>
        </w:tabs>
        <w:autoSpaceDE w:val="0"/>
        <w:autoSpaceDN w:val="0"/>
        <w:adjustRightInd w:val="0"/>
        <w:spacing w:line="226" w:lineRule="exact"/>
        <w:rPr>
          <w:rFonts w:ascii="Arial" w:hAnsi="Arial" w:cs="Arial"/>
          <w:spacing w:val="-10"/>
          <w:sz w:val="20"/>
          <w:szCs w:val="20"/>
        </w:rPr>
      </w:pPr>
      <w:r w:rsidRPr="002B4DFE">
        <w:rPr>
          <w:rFonts w:ascii="Arial" w:hAnsi="Arial" w:cs="Arial"/>
          <w:spacing w:val="-4"/>
          <w:sz w:val="20"/>
          <w:szCs w:val="20"/>
        </w:rPr>
        <w:t>Н. М. Пржевальский</w:t>
      </w:r>
      <w:r w:rsidRPr="002B4DFE">
        <w:rPr>
          <w:rFonts w:ascii="Arial" w:hAnsi="Arial" w:cs="Arial"/>
          <w:sz w:val="20"/>
          <w:szCs w:val="20"/>
        </w:rPr>
        <w:tab/>
      </w:r>
      <w:r w:rsidRPr="002B4DFE">
        <w:rPr>
          <w:rFonts w:ascii="Arial" w:hAnsi="Arial" w:cs="Arial"/>
          <w:spacing w:val="-3"/>
          <w:sz w:val="20"/>
          <w:szCs w:val="20"/>
        </w:rPr>
        <w:t>В) Северный Кавказ</w:t>
      </w:r>
    </w:p>
    <w:p w:rsidR="00F77ABA" w:rsidRPr="002B4DFE" w:rsidRDefault="00F77ABA" w:rsidP="00D34BB5">
      <w:pPr>
        <w:shd w:val="clear" w:color="auto" w:fill="FFFFFF"/>
        <w:spacing w:line="226" w:lineRule="exact"/>
        <w:ind w:left="3125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pacing w:val="-3"/>
          <w:sz w:val="20"/>
          <w:szCs w:val="20"/>
        </w:rPr>
        <w:t>Г) Центральная Азия</w:t>
      </w:r>
    </w:p>
    <w:p w:rsidR="00F77ABA" w:rsidRPr="002B4DFE" w:rsidRDefault="00F77ABA" w:rsidP="00D34BB5">
      <w:pPr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3. Границу с Россией имеет государство</w:t>
      </w:r>
    </w:p>
    <w:p w:rsidR="00F77ABA" w:rsidRPr="002B4DFE" w:rsidRDefault="00F77ABA" w:rsidP="00D34BB5">
      <w:pPr>
        <w:tabs>
          <w:tab w:val="left" w:pos="3495"/>
        </w:tabs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 xml:space="preserve">            А) КНДР</w:t>
      </w:r>
      <w:r w:rsidRPr="002B4DFE">
        <w:rPr>
          <w:rFonts w:ascii="Arial" w:hAnsi="Arial" w:cs="Arial"/>
          <w:sz w:val="20"/>
          <w:szCs w:val="20"/>
        </w:rPr>
        <w:tab/>
        <w:t>в) Киргизия</w:t>
      </w:r>
    </w:p>
    <w:p w:rsidR="00F77ABA" w:rsidRPr="002B4DFE" w:rsidRDefault="00F77ABA" w:rsidP="00D34BB5">
      <w:pPr>
        <w:tabs>
          <w:tab w:val="left" w:pos="3495"/>
        </w:tabs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 xml:space="preserve">             Б) Германия</w:t>
      </w:r>
      <w:r w:rsidRPr="002B4DFE">
        <w:rPr>
          <w:rFonts w:ascii="Arial" w:hAnsi="Arial" w:cs="Arial"/>
          <w:sz w:val="20"/>
          <w:szCs w:val="20"/>
        </w:rPr>
        <w:tab/>
        <w:t>г) Турция</w:t>
      </w:r>
    </w:p>
    <w:p w:rsidR="00F77ABA" w:rsidRPr="002B4DFE" w:rsidRDefault="00F77ABA" w:rsidP="00D34BB5">
      <w:pPr>
        <w:ind w:firstLine="708"/>
        <w:rPr>
          <w:rFonts w:ascii="Arial" w:hAnsi="Arial" w:cs="Arial"/>
          <w:sz w:val="20"/>
          <w:szCs w:val="20"/>
        </w:rPr>
      </w:pPr>
    </w:p>
    <w:p w:rsidR="00F77ABA" w:rsidRPr="002B4DFE" w:rsidRDefault="00F77ABA" w:rsidP="00D34BB5">
      <w:pPr>
        <w:ind w:left="-1260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4. Сколько времени в Астрахани (3 часовой пояс) если в Якутске (8 часовой пояс) 16 часов</w:t>
      </w:r>
    </w:p>
    <w:p w:rsidR="00F77ABA" w:rsidRPr="002B4DFE" w:rsidRDefault="00F77ABA" w:rsidP="00D34BB5">
      <w:pPr>
        <w:ind w:left="-1260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5. Для зоны сетей характерно обитание</w:t>
      </w:r>
    </w:p>
    <w:p w:rsidR="00F77ABA" w:rsidRPr="002B4DFE" w:rsidRDefault="00F77ABA" w:rsidP="00D34BB5">
      <w:pPr>
        <w:tabs>
          <w:tab w:val="center" w:pos="2332"/>
        </w:tabs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 xml:space="preserve"> А) тушканчика</w:t>
      </w:r>
      <w:r w:rsidRPr="002B4DFE">
        <w:rPr>
          <w:rFonts w:ascii="Arial" w:hAnsi="Arial" w:cs="Arial"/>
          <w:sz w:val="20"/>
          <w:szCs w:val="20"/>
        </w:rPr>
        <w:tab/>
        <w:t>в)суслики</w:t>
      </w:r>
    </w:p>
    <w:p w:rsidR="00F77ABA" w:rsidRPr="002B4DFE" w:rsidRDefault="00F77ABA" w:rsidP="00D34BB5">
      <w:pPr>
        <w:tabs>
          <w:tab w:val="left" w:pos="1875"/>
        </w:tabs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Б) косули</w:t>
      </w:r>
      <w:r w:rsidRPr="002B4DFE">
        <w:rPr>
          <w:rFonts w:ascii="Arial" w:hAnsi="Arial" w:cs="Arial"/>
          <w:sz w:val="20"/>
          <w:szCs w:val="20"/>
        </w:rPr>
        <w:tab/>
        <w:t>г) куланы</w:t>
      </w:r>
    </w:p>
    <w:p w:rsidR="00F77ABA" w:rsidRPr="002B4DFE" w:rsidRDefault="00F77ABA" w:rsidP="00D34BB5">
      <w:pPr>
        <w:tabs>
          <w:tab w:val="left" w:pos="1875"/>
        </w:tabs>
        <w:rPr>
          <w:rFonts w:ascii="Arial" w:hAnsi="Arial" w:cs="Arial"/>
          <w:sz w:val="20"/>
          <w:szCs w:val="20"/>
        </w:rPr>
      </w:pPr>
    </w:p>
    <w:p w:rsidR="00F77ABA" w:rsidRPr="002B4DFE" w:rsidRDefault="00F77ABA" w:rsidP="00D34BB5">
      <w:pPr>
        <w:tabs>
          <w:tab w:val="left" w:pos="1875"/>
        </w:tabs>
        <w:ind w:left="-1260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6. Укажите страну, с которой Россия имеет самую короткую границу</w:t>
      </w:r>
    </w:p>
    <w:p w:rsidR="00F77ABA" w:rsidRPr="002B4DFE" w:rsidRDefault="00F77ABA" w:rsidP="00D34BB5">
      <w:pPr>
        <w:tabs>
          <w:tab w:val="center" w:pos="2332"/>
        </w:tabs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А) Польша</w:t>
      </w:r>
      <w:r w:rsidRPr="002B4DFE">
        <w:rPr>
          <w:rFonts w:ascii="Arial" w:hAnsi="Arial" w:cs="Arial"/>
          <w:sz w:val="20"/>
          <w:szCs w:val="20"/>
        </w:rPr>
        <w:tab/>
        <w:t>в) Китай</w:t>
      </w:r>
    </w:p>
    <w:p w:rsidR="00F77ABA" w:rsidRPr="002B4DFE" w:rsidRDefault="00F77ABA" w:rsidP="00D34BB5">
      <w:pPr>
        <w:tabs>
          <w:tab w:val="left" w:pos="1860"/>
        </w:tabs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Б) Казахстан</w:t>
      </w:r>
      <w:r w:rsidRPr="002B4DFE">
        <w:rPr>
          <w:rFonts w:ascii="Arial" w:hAnsi="Arial" w:cs="Arial"/>
          <w:sz w:val="20"/>
          <w:szCs w:val="20"/>
        </w:rPr>
        <w:tab/>
        <w:t>г) КНДР</w:t>
      </w:r>
    </w:p>
    <w:p w:rsidR="00F77ABA" w:rsidRPr="002B4DFE" w:rsidRDefault="00F77ABA" w:rsidP="00D34BB5">
      <w:pPr>
        <w:tabs>
          <w:tab w:val="left" w:pos="1860"/>
        </w:tabs>
        <w:ind w:left="-1080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7. Назовите самый старый город России</w:t>
      </w:r>
    </w:p>
    <w:p w:rsidR="00F77ABA" w:rsidRPr="002B4DFE" w:rsidRDefault="00F77ABA" w:rsidP="00D34BB5">
      <w:pPr>
        <w:tabs>
          <w:tab w:val="center" w:pos="2332"/>
        </w:tabs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А) Новгород</w:t>
      </w:r>
      <w:r w:rsidRPr="002B4DFE">
        <w:rPr>
          <w:rFonts w:ascii="Arial" w:hAnsi="Arial" w:cs="Arial"/>
          <w:sz w:val="20"/>
          <w:szCs w:val="20"/>
        </w:rPr>
        <w:tab/>
        <w:t>в) Казань</w:t>
      </w:r>
    </w:p>
    <w:p w:rsidR="00F77ABA" w:rsidRPr="002B4DFE" w:rsidRDefault="00F77ABA" w:rsidP="00D34BB5">
      <w:pPr>
        <w:tabs>
          <w:tab w:val="left" w:pos="1830"/>
        </w:tabs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Б) Астрахань</w:t>
      </w:r>
      <w:r w:rsidRPr="002B4DFE">
        <w:rPr>
          <w:rFonts w:ascii="Arial" w:hAnsi="Arial" w:cs="Arial"/>
          <w:sz w:val="20"/>
          <w:szCs w:val="20"/>
        </w:rPr>
        <w:tab/>
        <w:t>г) Дербент</w:t>
      </w:r>
    </w:p>
    <w:p w:rsidR="00F77ABA" w:rsidRPr="002B4DFE" w:rsidRDefault="00F77ABA" w:rsidP="00D34BB5">
      <w:pPr>
        <w:tabs>
          <w:tab w:val="left" w:pos="1830"/>
        </w:tabs>
        <w:ind w:left="-1260" w:hanging="180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8. Укажите город миллионер</w:t>
      </w:r>
    </w:p>
    <w:p w:rsidR="00F77ABA" w:rsidRPr="002B4DFE" w:rsidRDefault="00F77ABA" w:rsidP="00D34BB5">
      <w:pPr>
        <w:tabs>
          <w:tab w:val="center" w:pos="1612"/>
        </w:tabs>
        <w:ind w:left="-1260" w:hanging="180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 xml:space="preserve">             А)Киров</w:t>
      </w:r>
      <w:r w:rsidRPr="002B4DFE">
        <w:rPr>
          <w:rFonts w:ascii="Arial" w:hAnsi="Arial" w:cs="Arial"/>
          <w:sz w:val="20"/>
          <w:szCs w:val="20"/>
        </w:rPr>
        <w:tab/>
        <w:t>в)Вологда</w:t>
      </w:r>
    </w:p>
    <w:p w:rsidR="00F77ABA" w:rsidRPr="002B4DFE" w:rsidRDefault="00F77ABA" w:rsidP="00D34BB5">
      <w:pPr>
        <w:tabs>
          <w:tab w:val="left" w:pos="1110"/>
        </w:tabs>
        <w:ind w:left="-1260" w:hanging="180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 xml:space="preserve">              Б)Воронеж</w:t>
      </w:r>
      <w:r w:rsidRPr="002B4DFE">
        <w:rPr>
          <w:rFonts w:ascii="Arial" w:hAnsi="Arial" w:cs="Arial"/>
          <w:sz w:val="20"/>
          <w:szCs w:val="20"/>
        </w:rPr>
        <w:tab/>
        <w:t>г)Омск</w:t>
      </w:r>
    </w:p>
    <w:p w:rsidR="00F77ABA" w:rsidRPr="002B4DFE" w:rsidRDefault="00F77ABA" w:rsidP="00D34BB5">
      <w:pPr>
        <w:tabs>
          <w:tab w:val="left" w:pos="1110"/>
        </w:tabs>
        <w:ind w:left="-1260" w:hanging="180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9.  Доля азиатской части населения</w:t>
      </w:r>
    </w:p>
    <w:p w:rsidR="00F77ABA" w:rsidRPr="002B4DFE" w:rsidRDefault="00F77ABA" w:rsidP="00D34BB5">
      <w:pPr>
        <w:tabs>
          <w:tab w:val="center" w:pos="1612"/>
        </w:tabs>
        <w:ind w:left="-1260" w:hanging="180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 xml:space="preserve">      А) 5%</w:t>
      </w:r>
      <w:r w:rsidRPr="002B4DFE">
        <w:rPr>
          <w:rFonts w:ascii="Arial" w:hAnsi="Arial" w:cs="Arial"/>
          <w:sz w:val="20"/>
          <w:szCs w:val="20"/>
        </w:rPr>
        <w:tab/>
        <w:t>в) 35%</w:t>
      </w:r>
    </w:p>
    <w:p w:rsidR="00F77ABA" w:rsidRPr="002B4DFE" w:rsidRDefault="00F77ABA" w:rsidP="00D34BB5">
      <w:pPr>
        <w:tabs>
          <w:tab w:val="center" w:pos="1612"/>
        </w:tabs>
        <w:ind w:left="-1260" w:hanging="180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 xml:space="preserve">       Б) 20%</w:t>
      </w:r>
      <w:r w:rsidRPr="002B4DFE">
        <w:rPr>
          <w:rFonts w:ascii="Arial" w:hAnsi="Arial" w:cs="Arial"/>
          <w:sz w:val="20"/>
          <w:szCs w:val="20"/>
        </w:rPr>
        <w:tab/>
        <w:t>г) 50%</w:t>
      </w:r>
    </w:p>
    <w:p w:rsidR="00F77ABA" w:rsidRPr="002B4DFE" w:rsidRDefault="00F77ABA" w:rsidP="00D34BB5">
      <w:pPr>
        <w:tabs>
          <w:tab w:val="center" w:pos="1612"/>
        </w:tabs>
        <w:ind w:left="-1260" w:hanging="180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10.Как называют переселение людей из одних районов в другие.</w:t>
      </w:r>
    </w:p>
    <w:p w:rsidR="00F77ABA" w:rsidRPr="002B4DFE" w:rsidRDefault="00F77ABA" w:rsidP="002B4DFE">
      <w:pPr>
        <w:shd w:val="clear" w:color="auto" w:fill="FFFFFF"/>
        <w:spacing w:line="322" w:lineRule="exact"/>
        <w:ind w:left="5"/>
        <w:rPr>
          <w:rFonts w:ascii="Arial" w:hAnsi="Arial" w:cs="Arial"/>
          <w:spacing w:val="-1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11.</w:t>
      </w:r>
      <w:r w:rsidRPr="002B4DFE">
        <w:rPr>
          <w:rFonts w:ascii="Arial" w:hAnsi="Arial" w:cs="Arial"/>
          <w:spacing w:val="-1"/>
          <w:sz w:val="20"/>
          <w:szCs w:val="20"/>
        </w:rPr>
        <w:t>Представителями флоры зоны тайги являются:</w:t>
      </w:r>
    </w:p>
    <w:p w:rsidR="00F77ABA" w:rsidRPr="002B4DFE" w:rsidRDefault="00F77ABA" w:rsidP="00D34BB5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spacing w:line="322" w:lineRule="exact"/>
        <w:rPr>
          <w:rFonts w:ascii="Arial" w:hAnsi="Arial" w:cs="Arial"/>
          <w:spacing w:val="-18"/>
          <w:sz w:val="20"/>
          <w:szCs w:val="20"/>
        </w:rPr>
      </w:pPr>
      <w:r w:rsidRPr="002B4DFE">
        <w:rPr>
          <w:rFonts w:ascii="Arial" w:hAnsi="Arial" w:cs="Arial"/>
          <w:spacing w:val="-1"/>
          <w:sz w:val="20"/>
          <w:szCs w:val="20"/>
        </w:rPr>
        <w:t>А)лиственница, береза, клен, дуб.</w:t>
      </w:r>
    </w:p>
    <w:p w:rsidR="00F77ABA" w:rsidRPr="002B4DFE" w:rsidRDefault="00F77ABA" w:rsidP="00D34BB5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spacing w:line="322" w:lineRule="exact"/>
        <w:rPr>
          <w:rFonts w:ascii="Arial" w:hAnsi="Arial" w:cs="Arial"/>
          <w:spacing w:val="-8"/>
          <w:sz w:val="20"/>
          <w:szCs w:val="20"/>
        </w:rPr>
      </w:pPr>
      <w:r w:rsidRPr="002B4DFE">
        <w:rPr>
          <w:rFonts w:ascii="Arial" w:hAnsi="Arial" w:cs="Arial"/>
          <w:spacing w:val="-1"/>
          <w:sz w:val="20"/>
          <w:szCs w:val="20"/>
        </w:rPr>
        <w:t>Б)сосна, ель, осина, тополь.</w:t>
      </w:r>
    </w:p>
    <w:p w:rsidR="00F77ABA" w:rsidRPr="002B4DFE" w:rsidRDefault="00F77ABA" w:rsidP="00D34BB5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spacing w:line="322" w:lineRule="exact"/>
        <w:rPr>
          <w:rFonts w:ascii="Arial" w:hAnsi="Arial" w:cs="Arial"/>
          <w:spacing w:val="-8"/>
          <w:sz w:val="20"/>
          <w:szCs w:val="20"/>
        </w:rPr>
      </w:pPr>
      <w:r w:rsidRPr="002B4DFE">
        <w:rPr>
          <w:rFonts w:ascii="Arial" w:hAnsi="Arial" w:cs="Arial"/>
          <w:spacing w:val="-1"/>
          <w:sz w:val="20"/>
          <w:szCs w:val="20"/>
        </w:rPr>
        <w:t>В)ель, сосна, лиственница, пихта.</w:t>
      </w:r>
    </w:p>
    <w:p w:rsidR="00F77ABA" w:rsidRPr="002B4DFE" w:rsidRDefault="00F77ABA" w:rsidP="00D34BB5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spacing w:line="322" w:lineRule="exact"/>
        <w:rPr>
          <w:rFonts w:ascii="Arial" w:hAnsi="Arial" w:cs="Arial"/>
          <w:spacing w:val="-8"/>
          <w:sz w:val="20"/>
          <w:szCs w:val="20"/>
        </w:rPr>
      </w:pPr>
      <w:r w:rsidRPr="002B4DFE">
        <w:rPr>
          <w:rFonts w:ascii="Arial" w:hAnsi="Arial" w:cs="Arial"/>
          <w:spacing w:val="-1"/>
          <w:sz w:val="20"/>
          <w:szCs w:val="20"/>
        </w:rPr>
        <w:t>Г)ель, бук, граб, орех.</w:t>
      </w:r>
    </w:p>
    <w:p w:rsidR="00F77ABA" w:rsidRPr="002B4DFE" w:rsidRDefault="00F77ABA" w:rsidP="00D34BB5">
      <w:pPr>
        <w:shd w:val="clear" w:color="auto" w:fill="FFFFFF"/>
        <w:spacing w:line="226" w:lineRule="exact"/>
        <w:ind w:right="-1582"/>
        <w:rPr>
          <w:rFonts w:ascii="Arial" w:hAnsi="Arial" w:cs="Arial"/>
          <w:sz w:val="20"/>
          <w:szCs w:val="20"/>
        </w:rPr>
      </w:pPr>
    </w:p>
    <w:p w:rsidR="00F77ABA" w:rsidRPr="002B4DFE" w:rsidRDefault="00F77ABA" w:rsidP="00D34BB5">
      <w:pPr>
        <w:tabs>
          <w:tab w:val="left" w:pos="2715"/>
        </w:tabs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12..Какие почвы в хвойных лесах</w:t>
      </w:r>
    </w:p>
    <w:p w:rsidR="00F77ABA" w:rsidRPr="002B4DFE" w:rsidRDefault="00F77ABA" w:rsidP="00D34BB5">
      <w:pPr>
        <w:tabs>
          <w:tab w:val="center" w:pos="3960"/>
        </w:tabs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 xml:space="preserve">   А)бурые</w:t>
      </w:r>
      <w:r w:rsidRPr="002B4DFE">
        <w:rPr>
          <w:rFonts w:ascii="Arial" w:hAnsi="Arial" w:cs="Arial"/>
          <w:sz w:val="20"/>
          <w:szCs w:val="20"/>
        </w:rPr>
        <w:tab/>
        <w:t>в) серые</w:t>
      </w:r>
    </w:p>
    <w:p w:rsidR="00F77ABA" w:rsidRPr="002B4DFE" w:rsidRDefault="00F77ABA" w:rsidP="00D34BB5">
      <w:pPr>
        <w:tabs>
          <w:tab w:val="left" w:pos="2715"/>
        </w:tabs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 xml:space="preserve">    Б) подзолистые                             г) черноземы</w:t>
      </w:r>
    </w:p>
    <w:p w:rsidR="00F77ABA" w:rsidRPr="002B4DFE" w:rsidRDefault="00F77ABA" w:rsidP="00D34BB5">
      <w:pPr>
        <w:shd w:val="clear" w:color="auto" w:fill="FFFFFF"/>
        <w:tabs>
          <w:tab w:val="left" w:pos="413"/>
        </w:tabs>
        <w:spacing w:before="120" w:line="269" w:lineRule="exact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pacing w:val="-5"/>
          <w:sz w:val="20"/>
          <w:szCs w:val="20"/>
        </w:rPr>
        <w:t>13.</w:t>
      </w:r>
      <w:r w:rsidRPr="002B4DFE">
        <w:rPr>
          <w:rFonts w:ascii="Arial" w:hAnsi="Arial" w:cs="Arial"/>
          <w:sz w:val="20"/>
          <w:szCs w:val="20"/>
        </w:rPr>
        <w:tab/>
      </w:r>
      <w:r w:rsidRPr="002B4DFE">
        <w:rPr>
          <w:rFonts w:ascii="Arial" w:hAnsi="Arial" w:cs="Arial"/>
          <w:spacing w:val="-1"/>
          <w:sz w:val="20"/>
          <w:szCs w:val="20"/>
        </w:rPr>
        <w:t>Коряки, алеуты, эвенки, нивхи - эти народы представ</w:t>
      </w:r>
      <w:r w:rsidRPr="002B4DFE">
        <w:rPr>
          <w:rFonts w:ascii="Arial" w:hAnsi="Arial" w:cs="Arial"/>
          <w:spacing w:val="-1"/>
          <w:sz w:val="20"/>
          <w:szCs w:val="20"/>
        </w:rPr>
        <w:softHyphen/>
        <w:t>ляют</w:t>
      </w:r>
      <w:r w:rsidRPr="002B4DFE">
        <w:rPr>
          <w:rFonts w:ascii="Arial" w:hAnsi="Arial" w:cs="Arial"/>
          <w:sz w:val="20"/>
          <w:szCs w:val="20"/>
        </w:rPr>
        <w:t>:</w:t>
      </w:r>
    </w:p>
    <w:p w:rsidR="00F77ABA" w:rsidRPr="002B4DFE" w:rsidRDefault="00F77ABA" w:rsidP="00D34BB5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48" w:line="269" w:lineRule="exact"/>
        <w:rPr>
          <w:rFonts w:ascii="Arial" w:hAnsi="Arial" w:cs="Arial"/>
          <w:spacing w:val="-10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А)Европейский Север,</w:t>
      </w:r>
    </w:p>
    <w:p w:rsidR="00F77ABA" w:rsidRPr="002B4DFE" w:rsidRDefault="00F77ABA" w:rsidP="00D34BB5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line="269" w:lineRule="exact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Б)Дальний Восток,</w:t>
      </w:r>
    </w:p>
    <w:p w:rsidR="00F77ABA" w:rsidRPr="002B4DFE" w:rsidRDefault="00F77ABA" w:rsidP="00D34BB5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line="269" w:lineRule="exact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В)Восточную Сибирь,</w:t>
      </w:r>
    </w:p>
    <w:p w:rsidR="00F77ABA" w:rsidRPr="002B4DFE" w:rsidRDefault="00F77ABA" w:rsidP="00D34BB5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line="269" w:lineRule="exact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 xml:space="preserve">Г)Западную Сибирь. </w:t>
      </w:r>
    </w:p>
    <w:p w:rsidR="00F77ABA" w:rsidRPr="002B4DFE" w:rsidRDefault="00F77ABA" w:rsidP="00D34BB5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line="269" w:lineRule="exact"/>
        <w:rPr>
          <w:rFonts w:ascii="Arial" w:hAnsi="Arial" w:cs="Arial"/>
          <w:sz w:val="20"/>
          <w:szCs w:val="20"/>
        </w:rPr>
      </w:pPr>
    </w:p>
    <w:p w:rsidR="00F77ABA" w:rsidRPr="002B4DFE" w:rsidRDefault="00F77ABA" w:rsidP="00D34BB5">
      <w:pPr>
        <w:shd w:val="clear" w:color="auto" w:fill="FFFFFF"/>
        <w:tabs>
          <w:tab w:val="left" w:pos="3210"/>
        </w:tabs>
        <w:spacing w:line="226" w:lineRule="exact"/>
        <w:ind w:right="-1582"/>
        <w:rPr>
          <w:rFonts w:ascii="Arial" w:hAnsi="Arial" w:cs="Arial"/>
          <w:spacing w:val="-4"/>
          <w:sz w:val="20"/>
          <w:szCs w:val="20"/>
        </w:rPr>
      </w:pPr>
      <w:r w:rsidRPr="002B4DFE">
        <w:rPr>
          <w:rFonts w:ascii="Arial" w:hAnsi="Arial" w:cs="Arial"/>
          <w:spacing w:val="-4"/>
          <w:sz w:val="20"/>
          <w:szCs w:val="20"/>
        </w:rPr>
        <w:t>14. Где названы только народы Кавказа</w:t>
      </w:r>
    </w:p>
    <w:p w:rsidR="00F77ABA" w:rsidRPr="002B4DFE" w:rsidRDefault="00F77ABA" w:rsidP="00D34BB5">
      <w:pPr>
        <w:shd w:val="clear" w:color="auto" w:fill="FFFFFF"/>
        <w:tabs>
          <w:tab w:val="left" w:pos="3210"/>
        </w:tabs>
        <w:spacing w:line="226" w:lineRule="exact"/>
        <w:ind w:right="-1582"/>
        <w:rPr>
          <w:rFonts w:ascii="Arial" w:hAnsi="Arial" w:cs="Arial"/>
          <w:spacing w:val="-4"/>
          <w:sz w:val="20"/>
          <w:szCs w:val="20"/>
        </w:rPr>
      </w:pPr>
      <w:r w:rsidRPr="002B4DFE">
        <w:rPr>
          <w:rFonts w:ascii="Arial" w:hAnsi="Arial" w:cs="Arial"/>
          <w:spacing w:val="-4"/>
          <w:sz w:val="20"/>
          <w:szCs w:val="20"/>
        </w:rPr>
        <w:t xml:space="preserve">     А) ингуши, чеченцы, удмурты.</w:t>
      </w:r>
    </w:p>
    <w:p w:rsidR="00F77ABA" w:rsidRPr="002B4DFE" w:rsidRDefault="00F77ABA" w:rsidP="00D34BB5">
      <w:pPr>
        <w:shd w:val="clear" w:color="auto" w:fill="FFFFFF"/>
        <w:tabs>
          <w:tab w:val="left" w:pos="3210"/>
        </w:tabs>
        <w:spacing w:line="226" w:lineRule="exact"/>
        <w:ind w:right="-1582"/>
        <w:rPr>
          <w:rFonts w:ascii="Arial" w:hAnsi="Arial" w:cs="Arial"/>
          <w:spacing w:val="-4"/>
          <w:sz w:val="20"/>
          <w:szCs w:val="20"/>
        </w:rPr>
      </w:pPr>
      <w:r w:rsidRPr="002B4DFE">
        <w:rPr>
          <w:rFonts w:ascii="Arial" w:hAnsi="Arial" w:cs="Arial"/>
          <w:spacing w:val="-4"/>
          <w:sz w:val="20"/>
          <w:szCs w:val="20"/>
        </w:rPr>
        <w:t xml:space="preserve">      Б) балкарцы, чуваши, калмыки.</w:t>
      </w:r>
    </w:p>
    <w:p w:rsidR="00F77ABA" w:rsidRPr="002B4DFE" w:rsidRDefault="00F77ABA" w:rsidP="00D34BB5">
      <w:pPr>
        <w:shd w:val="clear" w:color="auto" w:fill="FFFFFF"/>
        <w:tabs>
          <w:tab w:val="left" w:pos="3210"/>
        </w:tabs>
        <w:spacing w:line="226" w:lineRule="exact"/>
        <w:ind w:right="-1582"/>
        <w:rPr>
          <w:rFonts w:ascii="Arial" w:hAnsi="Arial" w:cs="Arial"/>
          <w:spacing w:val="-4"/>
          <w:sz w:val="20"/>
          <w:szCs w:val="20"/>
        </w:rPr>
      </w:pPr>
      <w:r w:rsidRPr="002B4DFE">
        <w:rPr>
          <w:rFonts w:ascii="Arial" w:hAnsi="Arial" w:cs="Arial"/>
          <w:spacing w:val="-4"/>
          <w:sz w:val="20"/>
          <w:szCs w:val="20"/>
        </w:rPr>
        <w:t xml:space="preserve">     В) аварцы, марийцы, коряки.</w:t>
      </w:r>
    </w:p>
    <w:p w:rsidR="00F77ABA" w:rsidRPr="002B4DFE" w:rsidRDefault="00F77ABA" w:rsidP="00D34BB5">
      <w:pPr>
        <w:shd w:val="clear" w:color="auto" w:fill="FFFFFF"/>
        <w:tabs>
          <w:tab w:val="left" w:pos="3210"/>
        </w:tabs>
        <w:spacing w:line="226" w:lineRule="exact"/>
        <w:ind w:right="-1582"/>
        <w:rPr>
          <w:rFonts w:ascii="Arial" w:hAnsi="Arial" w:cs="Arial"/>
          <w:spacing w:val="-4"/>
          <w:sz w:val="20"/>
          <w:szCs w:val="20"/>
        </w:rPr>
      </w:pPr>
      <w:r w:rsidRPr="002B4DFE">
        <w:rPr>
          <w:rFonts w:ascii="Arial" w:hAnsi="Arial" w:cs="Arial"/>
          <w:spacing w:val="-4"/>
          <w:sz w:val="20"/>
          <w:szCs w:val="20"/>
        </w:rPr>
        <w:t xml:space="preserve">     Г) адыгейцы, осетины, ингуши.</w:t>
      </w:r>
    </w:p>
    <w:p w:rsidR="00F77ABA" w:rsidRPr="002B4DFE" w:rsidRDefault="00F77ABA" w:rsidP="00D34BB5">
      <w:pPr>
        <w:shd w:val="clear" w:color="auto" w:fill="FFFFFF"/>
        <w:tabs>
          <w:tab w:val="left" w:pos="3210"/>
        </w:tabs>
        <w:spacing w:line="226" w:lineRule="exact"/>
        <w:ind w:right="-1582"/>
        <w:rPr>
          <w:rFonts w:ascii="Arial" w:hAnsi="Arial" w:cs="Arial"/>
          <w:spacing w:val="-4"/>
          <w:sz w:val="20"/>
          <w:szCs w:val="20"/>
        </w:rPr>
      </w:pPr>
    </w:p>
    <w:p w:rsidR="00F77ABA" w:rsidRPr="002B4DFE" w:rsidRDefault="00F77ABA" w:rsidP="00D34BB5">
      <w:pPr>
        <w:shd w:val="clear" w:color="auto" w:fill="FFFFFF"/>
        <w:tabs>
          <w:tab w:val="left" w:pos="3210"/>
        </w:tabs>
        <w:spacing w:line="226" w:lineRule="exact"/>
        <w:ind w:right="-1582"/>
        <w:rPr>
          <w:rFonts w:ascii="Arial" w:hAnsi="Arial" w:cs="Arial"/>
          <w:spacing w:val="-4"/>
          <w:sz w:val="20"/>
          <w:szCs w:val="20"/>
        </w:rPr>
      </w:pPr>
      <w:r w:rsidRPr="002B4DFE">
        <w:rPr>
          <w:rFonts w:ascii="Arial" w:hAnsi="Arial" w:cs="Arial"/>
          <w:spacing w:val="-4"/>
          <w:sz w:val="20"/>
          <w:szCs w:val="20"/>
        </w:rPr>
        <w:t>15.К бассейну какого океана относится река Волга</w:t>
      </w:r>
    </w:p>
    <w:p w:rsidR="00F77ABA" w:rsidRPr="002B4DFE" w:rsidRDefault="00F77ABA" w:rsidP="00D34BB5">
      <w:pPr>
        <w:shd w:val="clear" w:color="auto" w:fill="FFFFFF"/>
        <w:tabs>
          <w:tab w:val="left" w:pos="3795"/>
        </w:tabs>
        <w:spacing w:line="226" w:lineRule="exact"/>
        <w:ind w:right="-1582"/>
        <w:rPr>
          <w:rFonts w:ascii="Arial" w:hAnsi="Arial" w:cs="Arial"/>
          <w:spacing w:val="-4"/>
          <w:sz w:val="20"/>
          <w:szCs w:val="20"/>
        </w:rPr>
      </w:pPr>
      <w:r w:rsidRPr="002B4DFE">
        <w:rPr>
          <w:rFonts w:ascii="Arial" w:hAnsi="Arial" w:cs="Arial"/>
          <w:spacing w:val="-4"/>
          <w:sz w:val="20"/>
          <w:szCs w:val="20"/>
        </w:rPr>
        <w:t xml:space="preserve">     А) Тихому</w:t>
      </w:r>
      <w:r w:rsidRPr="002B4DFE">
        <w:rPr>
          <w:rFonts w:ascii="Arial" w:hAnsi="Arial" w:cs="Arial"/>
          <w:spacing w:val="-4"/>
          <w:sz w:val="20"/>
          <w:szCs w:val="20"/>
        </w:rPr>
        <w:tab/>
        <w:t>в) Северному Ледовитому</w:t>
      </w:r>
    </w:p>
    <w:p w:rsidR="00F77ABA" w:rsidRPr="002B4DFE" w:rsidRDefault="00F77ABA" w:rsidP="00D34BB5">
      <w:pPr>
        <w:shd w:val="clear" w:color="auto" w:fill="FFFFFF"/>
        <w:tabs>
          <w:tab w:val="left" w:pos="3210"/>
        </w:tabs>
        <w:spacing w:line="226" w:lineRule="exact"/>
        <w:ind w:right="-1582"/>
        <w:rPr>
          <w:rFonts w:ascii="Arial" w:hAnsi="Arial" w:cs="Arial"/>
          <w:spacing w:val="-4"/>
          <w:sz w:val="20"/>
          <w:szCs w:val="20"/>
        </w:rPr>
      </w:pPr>
      <w:r w:rsidRPr="002B4DFE">
        <w:rPr>
          <w:rFonts w:ascii="Arial" w:hAnsi="Arial" w:cs="Arial"/>
          <w:spacing w:val="-4"/>
          <w:sz w:val="20"/>
          <w:szCs w:val="20"/>
        </w:rPr>
        <w:t xml:space="preserve">       Б) Атлантическому                           г) Внутреннему стоку.                      </w:t>
      </w:r>
    </w:p>
    <w:p w:rsidR="00F77ABA" w:rsidRPr="002B4DFE" w:rsidRDefault="00F77ABA" w:rsidP="00D34BB5">
      <w:pPr>
        <w:tabs>
          <w:tab w:val="left" w:pos="2880"/>
        </w:tabs>
        <w:ind w:left="-540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16. Народ, который исповедует буддизм</w:t>
      </w:r>
    </w:p>
    <w:p w:rsidR="00F77ABA" w:rsidRPr="002B4DFE" w:rsidRDefault="00F77ABA" w:rsidP="00D34BB5">
      <w:pPr>
        <w:tabs>
          <w:tab w:val="left" w:pos="2880"/>
        </w:tabs>
        <w:ind w:left="-540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 xml:space="preserve">             А) татары</w:t>
      </w:r>
      <w:r w:rsidRPr="002B4DFE">
        <w:rPr>
          <w:rFonts w:ascii="Arial" w:hAnsi="Arial" w:cs="Arial"/>
          <w:sz w:val="20"/>
          <w:szCs w:val="20"/>
        </w:rPr>
        <w:tab/>
        <w:t>в) якуты</w:t>
      </w:r>
    </w:p>
    <w:p w:rsidR="00F77ABA" w:rsidRPr="002B4DFE" w:rsidRDefault="00F77ABA" w:rsidP="00D34BB5">
      <w:pPr>
        <w:tabs>
          <w:tab w:val="left" w:pos="2880"/>
        </w:tabs>
        <w:ind w:left="-540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 xml:space="preserve">              Б) чуваши</w:t>
      </w:r>
      <w:r w:rsidRPr="002B4DFE">
        <w:rPr>
          <w:rFonts w:ascii="Arial" w:hAnsi="Arial" w:cs="Arial"/>
          <w:sz w:val="20"/>
          <w:szCs w:val="20"/>
        </w:rPr>
        <w:tab/>
        <w:t>г) буряты</w:t>
      </w:r>
    </w:p>
    <w:p w:rsidR="00F77ABA" w:rsidRPr="002B4DFE" w:rsidRDefault="00F77ABA" w:rsidP="00D34BB5">
      <w:pPr>
        <w:tabs>
          <w:tab w:val="left" w:pos="2880"/>
        </w:tabs>
        <w:ind w:left="-540"/>
        <w:rPr>
          <w:rFonts w:ascii="Arial" w:hAnsi="Arial" w:cs="Arial"/>
          <w:sz w:val="20"/>
          <w:szCs w:val="20"/>
        </w:rPr>
      </w:pPr>
    </w:p>
    <w:p w:rsidR="00F77ABA" w:rsidRPr="002B4DFE" w:rsidRDefault="00F77ABA" w:rsidP="00D34BB5">
      <w:pPr>
        <w:tabs>
          <w:tab w:val="left" w:pos="3225"/>
        </w:tabs>
        <w:ind w:left="-540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17</w:t>
      </w:r>
      <w:r w:rsidRPr="002B4DFE">
        <w:rPr>
          <w:rFonts w:ascii="Arial" w:hAnsi="Arial" w:cs="Arial"/>
          <w:spacing w:val="-4"/>
          <w:sz w:val="20"/>
          <w:szCs w:val="20"/>
        </w:rPr>
        <w:t>. Астраханская область граничит с запада</w:t>
      </w:r>
    </w:p>
    <w:p w:rsidR="00F77ABA" w:rsidRPr="002B4DFE" w:rsidRDefault="00F77ABA" w:rsidP="00D34BB5">
      <w:pPr>
        <w:shd w:val="clear" w:color="auto" w:fill="FFFFFF"/>
        <w:spacing w:line="226" w:lineRule="exact"/>
        <w:ind w:right="-1582"/>
        <w:rPr>
          <w:rFonts w:ascii="Arial" w:hAnsi="Arial" w:cs="Arial"/>
          <w:spacing w:val="-4"/>
          <w:sz w:val="20"/>
          <w:szCs w:val="20"/>
        </w:rPr>
      </w:pPr>
      <w:r w:rsidRPr="002B4DFE">
        <w:rPr>
          <w:rFonts w:ascii="Arial" w:hAnsi="Arial" w:cs="Arial"/>
          <w:spacing w:val="-4"/>
          <w:sz w:val="20"/>
          <w:szCs w:val="20"/>
        </w:rPr>
        <w:t xml:space="preserve">   А) Калмыкия                      в) Казахстан</w:t>
      </w:r>
    </w:p>
    <w:p w:rsidR="00F77ABA" w:rsidRPr="002B4DFE" w:rsidRDefault="00F77ABA" w:rsidP="00D34BB5">
      <w:pPr>
        <w:shd w:val="clear" w:color="auto" w:fill="FFFFFF"/>
        <w:spacing w:line="226" w:lineRule="exact"/>
        <w:ind w:right="-1582"/>
        <w:rPr>
          <w:rFonts w:ascii="Arial" w:hAnsi="Arial" w:cs="Arial"/>
          <w:spacing w:val="-4"/>
          <w:sz w:val="20"/>
          <w:szCs w:val="20"/>
        </w:rPr>
      </w:pPr>
      <w:r w:rsidRPr="002B4DFE">
        <w:rPr>
          <w:rFonts w:ascii="Arial" w:hAnsi="Arial" w:cs="Arial"/>
          <w:spacing w:val="-4"/>
          <w:sz w:val="20"/>
          <w:szCs w:val="20"/>
        </w:rPr>
        <w:t xml:space="preserve">     Б) Дагестан                      г) Узбекистан</w:t>
      </w:r>
    </w:p>
    <w:p w:rsidR="00F77ABA" w:rsidRPr="002B4DFE" w:rsidRDefault="00F77ABA" w:rsidP="00D34BB5">
      <w:pPr>
        <w:tabs>
          <w:tab w:val="left" w:pos="2880"/>
        </w:tabs>
        <w:ind w:left="-540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18. Установите соответствие</w:t>
      </w:r>
    </w:p>
    <w:p w:rsidR="00F77ABA" w:rsidRPr="002B4DFE" w:rsidRDefault="00F77ABA" w:rsidP="00D34BB5">
      <w:pPr>
        <w:tabs>
          <w:tab w:val="left" w:pos="2880"/>
        </w:tabs>
        <w:ind w:left="-540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 xml:space="preserve">       1.Красноярский Край</w:t>
      </w:r>
      <w:r w:rsidRPr="002B4DFE">
        <w:rPr>
          <w:rFonts w:ascii="Arial" w:hAnsi="Arial" w:cs="Arial"/>
          <w:sz w:val="20"/>
          <w:szCs w:val="20"/>
        </w:rPr>
        <w:tab/>
        <w:t>а) Ижевск</w:t>
      </w:r>
    </w:p>
    <w:p w:rsidR="00F77ABA" w:rsidRPr="002B4DFE" w:rsidRDefault="00F77ABA" w:rsidP="00D34BB5">
      <w:pPr>
        <w:tabs>
          <w:tab w:val="left" w:pos="2880"/>
        </w:tabs>
        <w:ind w:left="-540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 xml:space="preserve">        2. Бурятия</w:t>
      </w:r>
      <w:r w:rsidRPr="002B4DFE">
        <w:rPr>
          <w:rFonts w:ascii="Arial" w:hAnsi="Arial" w:cs="Arial"/>
          <w:sz w:val="20"/>
          <w:szCs w:val="20"/>
        </w:rPr>
        <w:tab/>
        <w:t>б) Красноярск</w:t>
      </w:r>
    </w:p>
    <w:p w:rsidR="00F77ABA" w:rsidRPr="002B4DFE" w:rsidRDefault="00F77ABA" w:rsidP="00D34BB5">
      <w:pPr>
        <w:tabs>
          <w:tab w:val="left" w:pos="2880"/>
        </w:tabs>
        <w:ind w:left="-540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 xml:space="preserve">       3. Удмуртия</w:t>
      </w:r>
      <w:r w:rsidRPr="002B4DFE">
        <w:rPr>
          <w:rFonts w:ascii="Arial" w:hAnsi="Arial" w:cs="Arial"/>
          <w:sz w:val="20"/>
          <w:szCs w:val="20"/>
        </w:rPr>
        <w:tab/>
        <w:t>в) Чита</w:t>
      </w:r>
    </w:p>
    <w:p w:rsidR="00F77ABA" w:rsidRPr="002B4DFE" w:rsidRDefault="00F77ABA" w:rsidP="00D34BB5">
      <w:pPr>
        <w:tabs>
          <w:tab w:val="left" w:pos="2880"/>
        </w:tabs>
        <w:ind w:left="-540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 xml:space="preserve">                                                         г) Улан-Удэ</w:t>
      </w:r>
    </w:p>
    <w:p w:rsidR="00F77ABA" w:rsidRPr="002B4DFE" w:rsidRDefault="00F77ABA" w:rsidP="00D34BB5">
      <w:pPr>
        <w:shd w:val="clear" w:color="auto" w:fill="FFFFFF"/>
        <w:spacing w:line="326" w:lineRule="exact"/>
        <w:ind w:left="10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19. Города Соликамск и Березняки - крупнейшие в России центры производства</w:t>
      </w:r>
    </w:p>
    <w:p w:rsidR="00F77ABA" w:rsidRPr="002B4DFE" w:rsidRDefault="00F77ABA" w:rsidP="00D34BB5">
      <w:pPr>
        <w:widowControl w:val="0"/>
        <w:shd w:val="clear" w:color="auto" w:fill="FFFFFF"/>
        <w:tabs>
          <w:tab w:val="left" w:pos="326"/>
        </w:tabs>
        <w:autoSpaceDE w:val="0"/>
        <w:autoSpaceDN w:val="0"/>
        <w:adjustRightInd w:val="0"/>
        <w:spacing w:before="5" w:line="326" w:lineRule="exact"/>
        <w:rPr>
          <w:rFonts w:ascii="Arial" w:hAnsi="Arial" w:cs="Arial"/>
          <w:spacing w:val="-21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1.Азотных удобрений</w:t>
      </w:r>
    </w:p>
    <w:p w:rsidR="00F77ABA" w:rsidRPr="002B4DFE" w:rsidRDefault="00F77ABA" w:rsidP="00D34BB5">
      <w:pPr>
        <w:widowControl w:val="0"/>
        <w:shd w:val="clear" w:color="auto" w:fill="FFFFFF"/>
        <w:tabs>
          <w:tab w:val="left" w:pos="326"/>
        </w:tabs>
        <w:autoSpaceDE w:val="0"/>
        <w:autoSpaceDN w:val="0"/>
        <w:adjustRightInd w:val="0"/>
        <w:spacing w:line="326" w:lineRule="exact"/>
        <w:rPr>
          <w:rFonts w:ascii="Arial" w:hAnsi="Arial" w:cs="Arial"/>
          <w:spacing w:val="-1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2.Калийных удобрений</w:t>
      </w:r>
    </w:p>
    <w:p w:rsidR="00F77ABA" w:rsidRPr="002B4DFE" w:rsidRDefault="00F77ABA" w:rsidP="00D34BB5">
      <w:pPr>
        <w:widowControl w:val="0"/>
        <w:shd w:val="clear" w:color="auto" w:fill="FFFFFF"/>
        <w:tabs>
          <w:tab w:val="left" w:pos="326"/>
        </w:tabs>
        <w:autoSpaceDE w:val="0"/>
        <w:autoSpaceDN w:val="0"/>
        <w:adjustRightInd w:val="0"/>
        <w:spacing w:line="326" w:lineRule="exact"/>
        <w:rPr>
          <w:rFonts w:ascii="Arial" w:hAnsi="Arial" w:cs="Arial"/>
          <w:spacing w:val="-3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3.Пластмасс</w:t>
      </w:r>
    </w:p>
    <w:p w:rsidR="00F77ABA" w:rsidRPr="002B4DFE" w:rsidRDefault="00F77ABA" w:rsidP="00D34BB5">
      <w:pPr>
        <w:widowControl w:val="0"/>
        <w:shd w:val="clear" w:color="auto" w:fill="FFFFFF"/>
        <w:tabs>
          <w:tab w:val="left" w:pos="326"/>
        </w:tabs>
        <w:autoSpaceDE w:val="0"/>
        <w:autoSpaceDN w:val="0"/>
        <w:adjustRightInd w:val="0"/>
        <w:rPr>
          <w:rFonts w:ascii="Arial" w:hAnsi="Arial" w:cs="Arial"/>
          <w:spacing w:val="-3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4.Резинотехнических изделий</w:t>
      </w:r>
    </w:p>
    <w:p w:rsidR="00F77ABA" w:rsidRPr="002B4DFE" w:rsidRDefault="00F77ABA" w:rsidP="00D34BB5">
      <w:pPr>
        <w:shd w:val="clear" w:color="auto" w:fill="FFFFFF"/>
        <w:spacing w:before="10" w:line="322" w:lineRule="exact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20. Какой из перечисленных народов является наиболее крупным по численности населения?</w:t>
      </w:r>
    </w:p>
    <w:p w:rsidR="00F77ABA" w:rsidRPr="002B4DFE" w:rsidRDefault="00F77ABA" w:rsidP="00D34BB5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line="322" w:lineRule="exact"/>
        <w:rPr>
          <w:rFonts w:ascii="Arial" w:hAnsi="Arial" w:cs="Arial"/>
          <w:spacing w:val="-21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1.карелы</w:t>
      </w:r>
    </w:p>
    <w:p w:rsidR="00F77ABA" w:rsidRPr="002B4DFE" w:rsidRDefault="00F77ABA" w:rsidP="00D34BB5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line="322" w:lineRule="exact"/>
        <w:rPr>
          <w:rFonts w:ascii="Arial" w:hAnsi="Arial" w:cs="Arial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2.татары</w:t>
      </w:r>
    </w:p>
    <w:p w:rsidR="00F77ABA" w:rsidRPr="002B4DFE" w:rsidRDefault="00F77ABA" w:rsidP="00D34BB5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line="322" w:lineRule="exact"/>
        <w:rPr>
          <w:rFonts w:ascii="Arial" w:hAnsi="Arial" w:cs="Arial"/>
          <w:spacing w:val="-3"/>
          <w:sz w:val="20"/>
          <w:szCs w:val="20"/>
        </w:rPr>
      </w:pPr>
      <w:r w:rsidRPr="002B4DFE">
        <w:rPr>
          <w:rFonts w:ascii="Arial" w:hAnsi="Arial" w:cs="Arial"/>
          <w:sz w:val="20"/>
          <w:szCs w:val="20"/>
        </w:rPr>
        <w:t>3.ханты</w:t>
      </w:r>
    </w:p>
    <w:p w:rsidR="00F77ABA" w:rsidRPr="002B4DFE" w:rsidRDefault="00F77ABA" w:rsidP="00D34BB5">
      <w:pPr>
        <w:shd w:val="clear" w:color="auto" w:fill="FFFFFF"/>
        <w:spacing w:line="226" w:lineRule="exact"/>
        <w:ind w:right="-1582"/>
        <w:rPr>
          <w:rFonts w:ascii="Arial" w:hAnsi="Arial" w:cs="Arial"/>
          <w:spacing w:val="-4"/>
          <w:sz w:val="20"/>
          <w:szCs w:val="20"/>
        </w:rPr>
      </w:pPr>
      <w:r w:rsidRPr="002B4DFE">
        <w:rPr>
          <w:rFonts w:ascii="Arial" w:hAnsi="Arial" w:cs="Arial"/>
          <w:spacing w:val="-4"/>
          <w:sz w:val="20"/>
          <w:szCs w:val="20"/>
        </w:rPr>
        <w:t>4.якуты</w:t>
      </w:r>
    </w:p>
    <w:p w:rsidR="00F77ABA" w:rsidRPr="002B4DFE" w:rsidRDefault="00F77ABA" w:rsidP="00C14F97">
      <w:pPr>
        <w:pStyle w:val="Standard"/>
        <w:jc w:val="both"/>
        <w:rPr>
          <w:rFonts w:ascii="Arial" w:hAnsi="Arial" w:cs="Arial"/>
          <w:b/>
          <w:bCs/>
          <w:sz w:val="20"/>
          <w:szCs w:val="20"/>
        </w:rPr>
      </w:pPr>
    </w:p>
    <w:p w:rsidR="00F77ABA" w:rsidRPr="00D34BB5" w:rsidRDefault="00F77ABA">
      <w:pPr>
        <w:rPr>
          <w:rFonts w:ascii="Arial" w:hAnsi="Arial" w:cs="Arial"/>
          <w:b/>
          <w:bCs/>
        </w:rPr>
      </w:pPr>
    </w:p>
    <w:sectPr w:rsidR="00F77ABA" w:rsidRPr="00D34BB5" w:rsidSect="002B4DFE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D46FC"/>
    <w:multiLevelType w:val="singleLevel"/>
    <w:tmpl w:val="DC50A19E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hint="default"/>
      </w:rPr>
    </w:lvl>
  </w:abstractNum>
  <w:abstractNum w:abstractNumId="1">
    <w:nsid w:val="305F6F02"/>
    <w:multiLevelType w:val="singleLevel"/>
    <w:tmpl w:val="DC50A19E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hint="default"/>
      </w:rPr>
    </w:lvl>
  </w:abstractNum>
  <w:abstractNum w:abstractNumId="2">
    <w:nsid w:val="33393C6B"/>
    <w:multiLevelType w:val="singleLevel"/>
    <w:tmpl w:val="3F8C4942"/>
    <w:lvl w:ilvl="0">
      <w:start w:val="1"/>
      <w:numFmt w:val="decimal"/>
      <w:lvlText w:val="%1)"/>
      <w:legacy w:legacy="1" w:legacySpace="0" w:legacyIndent="207"/>
      <w:lvlJc w:val="left"/>
      <w:rPr>
        <w:rFonts w:ascii="Times New Roman" w:hAnsi="Times New Roman" w:hint="default"/>
      </w:rPr>
    </w:lvl>
  </w:abstractNum>
  <w:abstractNum w:abstractNumId="3">
    <w:nsid w:val="4CEC4727"/>
    <w:multiLevelType w:val="hybridMultilevel"/>
    <w:tmpl w:val="A7448A92"/>
    <w:lvl w:ilvl="0" w:tplc="C80C1F9A">
      <w:start w:val="1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8257C8"/>
    <w:multiLevelType w:val="singleLevel"/>
    <w:tmpl w:val="C7128552"/>
    <w:lvl w:ilvl="0">
      <w:start w:val="3"/>
      <w:numFmt w:val="decimal"/>
      <w:lvlText w:val="%1)"/>
      <w:legacy w:legacy="1" w:legacySpace="0" w:legacyIndent="298"/>
      <w:lvlJc w:val="left"/>
      <w:rPr>
        <w:rFonts w:ascii="Times New Roman" w:hAnsi="Times New Roman" w:hint="default"/>
      </w:rPr>
    </w:lvl>
  </w:abstractNum>
  <w:abstractNum w:abstractNumId="5">
    <w:nsid w:val="5BDC4DF3"/>
    <w:multiLevelType w:val="hybridMultilevel"/>
    <w:tmpl w:val="78B083AA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842AF7"/>
    <w:multiLevelType w:val="singleLevel"/>
    <w:tmpl w:val="DC78A9D8"/>
    <w:lvl w:ilvl="0">
      <w:start w:val="1"/>
      <w:numFmt w:val="upperLetter"/>
      <w:lvlText w:val="%1)"/>
      <w:legacy w:legacy="1" w:legacySpace="0" w:legacyIndent="273"/>
      <w:lvlJc w:val="left"/>
      <w:rPr>
        <w:rFonts w:ascii="Times New Roman" w:hAnsi="Times New Roman" w:hint="default"/>
      </w:rPr>
    </w:lvl>
  </w:abstractNum>
  <w:abstractNum w:abstractNumId="7">
    <w:nsid w:val="7FA66272"/>
    <w:multiLevelType w:val="hybridMultilevel"/>
    <w:tmpl w:val="04C2E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6CDF"/>
    <w:rsid w:val="000F26E2"/>
    <w:rsid w:val="001F6577"/>
    <w:rsid w:val="00256165"/>
    <w:rsid w:val="002A0150"/>
    <w:rsid w:val="002B4DFE"/>
    <w:rsid w:val="00523D45"/>
    <w:rsid w:val="00A66CDF"/>
    <w:rsid w:val="00AB258D"/>
    <w:rsid w:val="00C14F97"/>
    <w:rsid w:val="00D34BB5"/>
    <w:rsid w:val="00F77ABA"/>
    <w:rsid w:val="00FF5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F9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uiPriority w:val="99"/>
    <w:rsid w:val="00C14F97"/>
    <w:pPr>
      <w:widowControl w:val="0"/>
      <w:suppressAutoHyphens/>
      <w:autoSpaceDN w:val="0"/>
    </w:pPr>
    <w:rPr>
      <w:rFonts w:ascii="Times New Roman" w:hAnsi="Times New Roman"/>
      <w:kern w:val="3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D34B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34BB5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D34BB5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83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4</Pages>
  <Words>1015</Words>
  <Characters>5791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Татьяна</cp:lastModifiedBy>
  <cp:revision>5</cp:revision>
  <cp:lastPrinted>2012-02-03T03:15:00Z</cp:lastPrinted>
  <dcterms:created xsi:type="dcterms:W3CDTF">2012-02-01T16:21:00Z</dcterms:created>
  <dcterms:modified xsi:type="dcterms:W3CDTF">2012-02-03T03:15:00Z</dcterms:modified>
</cp:coreProperties>
</file>